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B83813" w:rsidP="00B83813">
      <w:pPr>
        <w:ind w:left="1440" w:firstLine="720"/>
        <w:rPr>
          <w:b/>
        </w:rPr>
      </w:pPr>
      <w:r>
        <w:rPr>
          <w:b/>
        </w:rPr>
        <w:t>C. Abbott</w:t>
      </w:r>
      <w:r>
        <w:rPr>
          <w:b/>
        </w:rPr>
        <w:tab/>
      </w:r>
      <w:r>
        <w:rPr>
          <w:b/>
        </w:rPr>
        <w:tab/>
        <w:t>Deputy Mayor</w:t>
      </w:r>
      <w:r>
        <w:rPr>
          <w:b/>
        </w:rPr>
        <w:tab/>
      </w:r>
    </w:p>
    <w:p w:rsidR="00F431C6" w:rsidRDefault="00F431C6" w:rsidP="00D24ECE">
      <w:pPr>
        <w:ind w:left="2160"/>
        <w:rPr>
          <w:b/>
        </w:rPr>
      </w:pPr>
      <w:r>
        <w:rPr>
          <w:b/>
        </w:rPr>
        <w:t>W. Lorenzen</w:t>
      </w:r>
      <w:r>
        <w:rPr>
          <w:b/>
        </w:rPr>
        <w:tab/>
      </w:r>
      <w:r>
        <w:rPr>
          <w:b/>
        </w:rPr>
        <w:tab/>
      </w:r>
      <w:proofErr w:type="spellStart"/>
      <w:r>
        <w:rPr>
          <w:b/>
        </w:rPr>
        <w:t>Councillor</w:t>
      </w:r>
      <w:proofErr w:type="spellEnd"/>
      <w:r>
        <w:rPr>
          <w:b/>
        </w:rPr>
        <w:t xml:space="preserve"> </w:t>
      </w:r>
    </w:p>
    <w:p w:rsidR="00D24ECE" w:rsidRDefault="000A2EA2" w:rsidP="00D24ECE">
      <w:pPr>
        <w:ind w:left="2160"/>
        <w:rPr>
          <w:b/>
        </w:rPr>
      </w:pPr>
      <w:r>
        <w:rPr>
          <w:b/>
        </w:rPr>
        <w:t>G. Parrott</w:t>
      </w:r>
      <w:r>
        <w:rPr>
          <w:b/>
        </w:rPr>
        <w:tab/>
      </w:r>
      <w:r>
        <w:rPr>
          <w:b/>
        </w:rPr>
        <w:tab/>
      </w:r>
      <w:proofErr w:type="spellStart"/>
      <w:r>
        <w:rPr>
          <w:b/>
        </w:rPr>
        <w:t>Councillor</w:t>
      </w:r>
      <w:proofErr w:type="spellEnd"/>
      <w:r w:rsidR="00821A86" w:rsidRPr="00821A86">
        <w:rPr>
          <w:b/>
        </w:rPr>
        <w:t xml:space="preserve"> </w:t>
      </w:r>
    </w:p>
    <w:p w:rsidR="00D24ECE" w:rsidRDefault="00D24ECE" w:rsidP="00D24ECE">
      <w:pPr>
        <w:ind w:left="2160"/>
        <w:rPr>
          <w:b/>
        </w:rPr>
      </w:pPr>
      <w:r>
        <w:rPr>
          <w:b/>
        </w:rPr>
        <w:t>R. Anstey</w:t>
      </w:r>
      <w:r>
        <w:rPr>
          <w:b/>
        </w:rPr>
        <w:tab/>
      </w:r>
      <w:r>
        <w:rPr>
          <w:b/>
        </w:rPr>
        <w:tab/>
      </w:r>
      <w:proofErr w:type="spellStart"/>
      <w:r>
        <w:rPr>
          <w:b/>
        </w:rPr>
        <w:t>Councillor</w:t>
      </w:r>
      <w:proofErr w:type="spellEnd"/>
      <w:r>
        <w:rPr>
          <w:b/>
        </w:rPr>
        <w:t xml:space="preserve"> </w:t>
      </w:r>
    </w:p>
    <w:p w:rsidR="00D24ECE" w:rsidRDefault="00D24ECE" w:rsidP="00D24ECE">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F431C6" w:rsidRDefault="00F308BC" w:rsidP="00B83813">
      <w:pPr>
        <w:rPr>
          <w:b/>
        </w:rPr>
      </w:pPr>
      <w:r>
        <w:rPr>
          <w:b/>
        </w:rPr>
        <w:t>Resource:</w:t>
      </w:r>
      <w:r>
        <w:rPr>
          <w:b/>
        </w:rPr>
        <w:tab/>
      </w:r>
      <w:r w:rsidR="00FF2551">
        <w:rPr>
          <w:b/>
        </w:rPr>
        <w:tab/>
      </w:r>
      <w:r w:rsidR="00F431C6">
        <w:rPr>
          <w:b/>
        </w:rPr>
        <w:t>D. Chafe</w:t>
      </w:r>
      <w:r w:rsidR="00F431C6">
        <w:rPr>
          <w:b/>
        </w:rPr>
        <w:tab/>
      </w:r>
      <w:r w:rsidR="00F431C6">
        <w:rPr>
          <w:b/>
        </w:rPr>
        <w:tab/>
        <w:t>CAO</w:t>
      </w:r>
    </w:p>
    <w:p w:rsidR="00821A86" w:rsidRDefault="00D24ECE" w:rsidP="00F431C6">
      <w:pPr>
        <w:ind w:left="1440" w:firstLine="720"/>
        <w:rPr>
          <w:b/>
        </w:rPr>
      </w:pPr>
      <w:r>
        <w:rPr>
          <w:b/>
        </w:rPr>
        <w:t>G. Brown</w:t>
      </w:r>
      <w:r>
        <w:rPr>
          <w:b/>
        </w:rPr>
        <w:tab/>
      </w:r>
      <w:r>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t>D. Moulton</w:t>
      </w:r>
      <w:r>
        <w:rPr>
          <w:b/>
        </w:rPr>
        <w:tab/>
      </w:r>
      <w:r>
        <w:rPr>
          <w:b/>
        </w:rPr>
        <w:tab/>
        <w:t>Director of Municipal Works (A)</w:t>
      </w:r>
      <w:r w:rsidR="00FF2551">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F431C6" w:rsidRDefault="00522A5E" w:rsidP="00F431C6">
      <w:pPr>
        <w:rPr>
          <w:b/>
        </w:rPr>
      </w:pPr>
      <w:r>
        <w:rPr>
          <w:b/>
        </w:rPr>
        <w:t>Regrets:</w:t>
      </w:r>
      <w:r>
        <w:rPr>
          <w:b/>
        </w:rPr>
        <w:tab/>
      </w:r>
      <w:r>
        <w:rPr>
          <w:b/>
        </w:rPr>
        <w:tab/>
      </w:r>
      <w:r w:rsidR="00F431C6">
        <w:rPr>
          <w:b/>
        </w:rPr>
        <w:t>B. Dove</w:t>
      </w:r>
      <w:r w:rsidR="00F431C6">
        <w:rPr>
          <w:b/>
        </w:rPr>
        <w:tab/>
      </w:r>
      <w:r w:rsidR="00F431C6">
        <w:rPr>
          <w:b/>
        </w:rPr>
        <w:tab/>
      </w:r>
      <w:proofErr w:type="spellStart"/>
      <w:r w:rsidR="00F431C6">
        <w:rPr>
          <w:b/>
        </w:rPr>
        <w:t>Councillor</w:t>
      </w:r>
      <w:proofErr w:type="spellEnd"/>
    </w:p>
    <w:p w:rsidR="00D24ECE" w:rsidRDefault="00D24ECE" w:rsidP="00D24ECE">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B83813" w:rsidRDefault="00F431C6" w:rsidP="00F431C6">
      <w:pPr>
        <w:pStyle w:val="Heading3"/>
      </w:pPr>
      <w:r>
        <w:t>MADD Presentation</w:t>
      </w:r>
    </w:p>
    <w:p w:rsidR="00F431C6" w:rsidRPr="003C5390" w:rsidRDefault="00F431C6" w:rsidP="00F431C6">
      <w:pPr>
        <w:pStyle w:val="NoSpacing"/>
        <w:rPr>
          <w:sz w:val="24"/>
          <w:szCs w:val="24"/>
        </w:rPr>
      </w:pPr>
      <w:r w:rsidRPr="003C5390">
        <w:rPr>
          <w:sz w:val="24"/>
          <w:szCs w:val="24"/>
        </w:rPr>
        <w:t>Tracy Moller did a presentation on the MADD activities in Gander and encouraged others to become involved.</w:t>
      </w:r>
    </w:p>
    <w:p w:rsidR="00F431C6" w:rsidRDefault="00F431C6" w:rsidP="00F431C6">
      <w:pPr>
        <w:pStyle w:val="Heading3"/>
      </w:pPr>
      <w:r>
        <w:t>Arthritis Awareness Month Proclamation</w:t>
      </w:r>
    </w:p>
    <w:p w:rsidR="00F431C6" w:rsidRPr="003C5390" w:rsidRDefault="00F431C6" w:rsidP="00F431C6">
      <w:pPr>
        <w:pStyle w:val="NoSpacing"/>
        <w:rPr>
          <w:sz w:val="24"/>
          <w:szCs w:val="24"/>
        </w:rPr>
      </w:pPr>
      <w:r w:rsidRPr="003C5390">
        <w:rPr>
          <w:sz w:val="24"/>
          <w:szCs w:val="24"/>
        </w:rPr>
        <w:t xml:space="preserve">The Mayor proclaimed </w:t>
      </w:r>
      <w:r w:rsidR="006C2965" w:rsidRPr="003C5390">
        <w:rPr>
          <w:sz w:val="24"/>
          <w:szCs w:val="24"/>
        </w:rPr>
        <w:t>September 2015 as Arthritis Awareness Month in the Town of Gander.</w:t>
      </w:r>
    </w:p>
    <w:p w:rsidR="006C2965" w:rsidRDefault="006C2965" w:rsidP="006C2965">
      <w:pPr>
        <w:pStyle w:val="Heading3"/>
      </w:pPr>
      <w:r>
        <w:t>Prostate Cancer Awareness Month Proclamation</w:t>
      </w:r>
    </w:p>
    <w:p w:rsidR="006C2965" w:rsidRPr="003C5390" w:rsidRDefault="006C2965" w:rsidP="00F431C6">
      <w:pPr>
        <w:pStyle w:val="NoSpacing"/>
        <w:rPr>
          <w:sz w:val="24"/>
          <w:szCs w:val="24"/>
        </w:rPr>
      </w:pPr>
      <w:r w:rsidRPr="003C5390">
        <w:rPr>
          <w:sz w:val="24"/>
          <w:szCs w:val="24"/>
        </w:rPr>
        <w:t>The Mayor proclaimed September 2015 as Prostate Cancer Awareness Month in the Town of Gander.</w:t>
      </w:r>
    </w:p>
    <w:p w:rsidR="006C2965" w:rsidRDefault="006C2965" w:rsidP="006C2965">
      <w:pPr>
        <w:pStyle w:val="Heading3"/>
      </w:pPr>
      <w:r>
        <w:t>Sexual Violence Awareness Week Proclamation</w:t>
      </w:r>
    </w:p>
    <w:p w:rsidR="006C2965" w:rsidRPr="003C5390" w:rsidRDefault="006C2965" w:rsidP="00F431C6">
      <w:pPr>
        <w:pStyle w:val="NoSpacing"/>
        <w:rPr>
          <w:sz w:val="24"/>
          <w:szCs w:val="24"/>
        </w:rPr>
      </w:pPr>
      <w:r w:rsidRPr="003C5390">
        <w:rPr>
          <w:sz w:val="24"/>
          <w:szCs w:val="24"/>
        </w:rPr>
        <w:t>The Mayor proclaimed September 14 – 18, 2015 as Sexual Violence Awareness Week in the Town of Gander.</w:t>
      </w: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F431C6">
        <w:rPr>
          <w:b/>
          <w:sz w:val="26"/>
          <w:szCs w:val="26"/>
        </w:rPr>
        <w:t>195</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F80819">
        <w:t>Councillor</w:t>
      </w:r>
      <w:proofErr w:type="spellEnd"/>
      <w:r w:rsidR="00F80819">
        <w:t xml:space="preserve"> Anstey</w:t>
      </w:r>
      <w:r>
        <w:t xml:space="preserve"> </w:t>
      </w:r>
      <w:r w:rsidR="00F052A4">
        <w:t xml:space="preserve">and seconded by </w:t>
      </w:r>
      <w:proofErr w:type="spellStart"/>
      <w:r w:rsidR="00E177B3">
        <w:t>Councillor</w:t>
      </w:r>
      <w:proofErr w:type="spellEnd"/>
      <w:r w:rsidR="00E177B3">
        <w:t xml:space="preserve"> </w:t>
      </w:r>
      <w:r w:rsidR="00D24ECE">
        <w:t>Parrott</w:t>
      </w:r>
      <w:r w:rsidR="00D2329F">
        <w:t xml:space="preserve"> </w:t>
      </w:r>
      <w:r w:rsidR="006D1F9B">
        <w:t>that</w:t>
      </w:r>
      <w:r w:rsidR="00F052A4">
        <w:t xml:space="preserve"> the Minutes from the Regular Mee</w:t>
      </w:r>
      <w:r w:rsidR="001C5C67">
        <w:t xml:space="preserve">ting of Council on </w:t>
      </w:r>
      <w:r w:rsidR="00F80819">
        <w:t>August 12</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D24ECE">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CD1BD4">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8545CF">
        <w:t xml:space="preserve">August </w:t>
      </w:r>
      <w:r w:rsidR="00CD1BD4">
        <w:t>27</w:t>
      </w:r>
      <w:r w:rsidR="00E177B3">
        <w:t>,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 xml:space="preserve">G. Parrott, </w:t>
      </w:r>
      <w:proofErr w:type="spellStart"/>
      <w:r w:rsidR="00547EDF">
        <w:t>Councillor</w:t>
      </w:r>
      <w:proofErr w:type="spellEnd"/>
      <w:r w:rsidR="00547EDF">
        <w:t xml:space="preserve">; </w:t>
      </w:r>
      <w:r w:rsidR="00CD1BD4">
        <w:t>A. Quilty</w:t>
      </w:r>
      <w:r w:rsidR="00547EDF">
        <w:t>, Fire Chief</w:t>
      </w:r>
      <w:r w:rsidR="00CD1BD4">
        <w:t xml:space="preserve"> (A)</w:t>
      </w:r>
      <w:r w:rsidR="00547EDF">
        <w:t>;</w:t>
      </w:r>
      <w:r w:rsidR="00FC6FA0">
        <w:t xml:space="preserve"> </w:t>
      </w:r>
      <w:r w:rsidR="008545CF">
        <w:t>W. Jenkins</w:t>
      </w:r>
      <w:r w:rsidR="00A71028">
        <w:t>,</w:t>
      </w:r>
      <w:r w:rsidR="00CD1BD4">
        <w:t xml:space="preserve"> Municipal Enforcement Officer; 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6874F0" w:rsidRPr="006874F0" w:rsidRDefault="006874F0" w:rsidP="006874F0">
      <w:pPr>
        <w:rPr>
          <w:b/>
          <w:sz w:val="28"/>
          <w:szCs w:val="28"/>
        </w:rPr>
      </w:pPr>
      <w:r w:rsidRPr="006874F0">
        <w:rPr>
          <w:b/>
          <w:sz w:val="28"/>
          <w:szCs w:val="28"/>
        </w:rPr>
        <w:t xml:space="preserve">Variance Report </w:t>
      </w:r>
    </w:p>
    <w:p w:rsidR="006874F0" w:rsidRPr="006874F0" w:rsidRDefault="006874F0" w:rsidP="006874F0">
      <w:pPr>
        <w:rPr>
          <w:b/>
          <w:sz w:val="28"/>
          <w:szCs w:val="28"/>
        </w:rPr>
      </w:pPr>
    </w:p>
    <w:p w:rsidR="006874F0" w:rsidRPr="006874F0" w:rsidRDefault="006874F0" w:rsidP="006874F0">
      <w:r w:rsidRPr="006874F0">
        <w:t xml:space="preserve">The Committee reviewed the variance report to June 30, 2015 for the Fire Department and Municipal Enforcement and was pleased with the report to date. </w:t>
      </w:r>
    </w:p>
    <w:p w:rsidR="006874F0" w:rsidRPr="006874F0" w:rsidRDefault="006874F0" w:rsidP="006874F0"/>
    <w:p w:rsidR="006874F0" w:rsidRPr="006874F0" w:rsidRDefault="006874F0" w:rsidP="006874F0">
      <w:r w:rsidRPr="006874F0">
        <w:t>The Fire Department is showing a variance of $ 22,021.</w:t>
      </w:r>
    </w:p>
    <w:p w:rsidR="006874F0" w:rsidRPr="006874F0" w:rsidRDefault="006874F0" w:rsidP="006874F0"/>
    <w:p w:rsidR="006874F0" w:rsidRDefault="006874F0" w:rsidP="006874F0">
      <w:r w:rsidRPr="006874F0">
        <w:t>The Police Department Revenues are down however this is just timing as it fluctuates depending on the time of year. This should rectify itself during the fall and winter.</w:t>
      </w:r>
    </w:p>
    <w:p w:rsidR="006874F0" w:rsidRDefault="006874F0" w:rsidP="006874F0"/>
    <w:p w:rsidR="006874F0" w:rsidRDefault="006874F0" w:rsidP="006874F0"/>
    <w:p w:rsidR="006874F0" w:rsidRDefault="006874F0" w:rsidP="006874F0"/>
    <w:p w:rsidR="006874F0" w:rsidRPr="006874F0" w:rsidRDefault="006874F0" w:rsidP="006874F0"/>
    <w:p w:rsidR="006874F0" w:rsidRPr="006874F0" w:rsidRDefault="006874F0" w:rsidP="006874F0"/>
    <w:p w:rsidR="006874F0" w:rsidRPr="006874F0" w:rsidRDefault="006874F0" w:rsidP="006874F0">
      <w:pPr>
        <w:rPr>
          <w:b/>
          <w:sz w:val="28"/>
          <w:szCs w:val="28"/>
        </w:rPr>
      </w:pPr>
      <w:r w:rsidRPr="006874F0">
        <w:rPr>
          <w:b/>
          <w:sz w:val="28"/>
          <w:szCs w:val="28"/>
        </w:rPr>
        <w:lastRenderedPageBreak/>
        <w:t>Fire Fit Combat Challenge 2016</w:t>
      </w:r>
    </w:p>
    <w:p w:rsidR="006874F0" w:rsidRPr="006874F0" w:rsidRDefault="006874F0" w:rsidP="006874F0">
      <w:pPr>
        <w:rPr>
          <w:b/>
          <w:sz w:val="28"/>
          <w:szCs w:val="28"/>
        </w:rPr>
      </w:pPr>
    </w:p>
    <w:p w:rsidR="006874F0" w:rsidRPr="006874F0" w:rsidRDefault="006874F0" w:rsidP="006874F0">
      <w:r w:rsidRPr="006874F0">
        <w:t xml:space="preserve">The Committee reviewed correspondence from Gander Fire Rescue requesting that the Town financially co-host the </w:t>
      </w:r>
      <w:r w:rsidRPr="006874F0">
        <w:rPr>
          <w:i/>
        </w:rPr>
        <w:t>Fire Fit Combat Challenge 2016</w:t>
      </w:r>
      <w:r w:rsidRPr="006874F0">
        <w:t xml:space="preserve"> which is a two day event scheduled for next August. A $3500 application fee is required and needs to be secured by October 30</w:t>
      </w:r>
      <w:r w:rsidRPr="006874F0">
        <w:rPr>
          <w:vertAlign w:val="superscript"/>
        </w:rPr>
        <w:t>th</w:t>
      </w:r>
      <w:r w:rsidRPr="006874F0">
        <w:t xml:space="preserve"> of this year.  After an agreement is reached, there is also a fee of $6500 to be paid sixty days prior to the event; this could be budgeted for next year.</w:t>
      </w:r>
    </w:p>
    <w:p w:rsidR="006874F0" w:rsidRPr="006874F0" w:rsidRDefault="006874F0" w:rsidP="006874F0"/>
    <w:p w:rsidR="006874F0" w:rsidRPr="006874F0" w:rsidRDefault="006874F0" w:rsidP="006874F0">
      <w:r w:rsidRPr="006874F0">
        <w:t>This event could draw competitors from all over the province and given our central location, should prove easier access for competitors than the one held this year on the Avalon Peninsula.  The Committee was very supportive of this event and offered suggestions for contacts to aid in making the event a success. The attached letter provides more information on the competition.</w:t>
      </w:r>
    </w:p>
    <w:p w:rsidR="006874F0" w:rsidRPr="006874F0" w:rsidRDefault="006874F0" w:rsidP="006874F0"/>
    <w:p w:rsidR="006874F0" w:rsidRPr="006874F0" w:rsidRDefault="006874F0" w:rsidP="006874F0">
      <w:r w:rsidRPr="006874F0">
        <w:t xml:space="preserve">The Committee recommends that the Town of Gander financially Co-host the Fire Fit Combat Challenge 2016 and provide the $ 3500 application fee and forwards the item to the Finance Committee for its consideration. </w:t>
      </w:r>
    </w:p>
    <w:p w:rsidR="00CD1BD4" w:rsidRDefault="00CD1BD4"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w:t>
      </w:r>
      <w:proofErr w:type="spellStart"/>
      <w:r w:rsidR="000C7A96">
        <w:t>Councillor</w:t>
      </w:r>
      <w:proofErr w:type="spellEnd"/>
      <w:r w:rsidR="000C7A96">
        <w:t xml:space="preserve"> </w:t>
      </w:r>
      <w:proofErr w:type="spellStart"/>
      <w:r w:rsidR="000C7A96">
        <w:t>McBreairty</w:t>
      </w:r>
      <w:proofErr w:type="spellEnd"/>
      <w:r w:rsidRPr="00EC3088">
        <w:t>.</w:t>
      </w:r>
    </w:p>
    <w:p w:rsidR="00640A0F" w:rsidRDefault="00640A0F" w:rsidP="00B1563D"/>
    <w:p w:rsidR="00B44151" w:rsidRDefault="00B1563D" w:rsidP="00EE627E">
      <w:r>
        <w:t xml:space="preserve">The Parks and Recreation Committee </w:t>
      </w:r>
      <w:proofErr w:type="gramStart"/>
      <w:r>
        <w:t>was</w:t>
      </w:r>
      <w:proofErr w:type="gramEnd"/>
      <w:r>
        <w:t xml:space="preserve"> held on </w:t>
      </w:r>
      <w:r w:rsidR="000C7A96">
        <w:t xml:space="preserve">August </w:t>
      </w:r>
      <w:r w:rsidR="000340D2">
        <w:t>2</w:t>
      </w:r>
      <w:r w:rsidR="000C7A96">
        <w:t>4</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0C7A96">
        <w:t xml:space="preserve">R. Anstey, </w:t>
      </w:r>
      <w:proofErr w:type="spellStart"/>
      <w:r w:rsidR="000C7A96">
        <w:t>Councillor</w:t>
      </w:r>
      <w:proofErr w:type="spellEnd"/>
      <w:r w:rsidR="000C7A96">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0C7A96">
        <w:t>.</w:t>
      </w:r>
    </w:p>
    <w:p w:rsidR="00365778" w:rsidRDefault="00365778" w:rsidP="00776F1D"/>
    <w:p w:rsidR="007F66B4" w:rsidRDefault="00B1563D" w:rsidP="00776F1D">
      <w:r>
        <w:t>The following items were discussed:</w:t>
      </w:r>
    </w:p>
    <w:p w:rsidR="00F50A05" w:rsidRDefault="00F50A05" w:rsidP="00776F1D"/>
    <w:p w:rsidR="00955182" w:rsidRDefault="00955182" w:rsidP="00955182">
      <w:pPr>
        <w:rPr>
          <w:rFonts w:ascii="Calibri" w:eastAsia="Calibri" w:hAnsi="Calibri" w:cs="Times New Roman"/>
          <w:b/>
          <w:sz w:val="28"/>
          <w:szCs w:val="28"/>
        </w:rPr>
      </w:pPr>
      <w:r>
        <w:rPr>
          <w:rFonts w:ascii="Calibri" w:eastAsia="Calibri" w:hAnsi="Calibri" w:cs="Times New Roman"/>
          <w:b/>
          <w:sz w:val="28"/>
          <w:szCs w:val="28"/>
        </w:rPr>
        <w:t xml:space="preserve">Bee Keeping Ordinance </w:t>
      </w:r>
    </w:p>
    <w:p w:rsidR="00955182" w:rsidRDefault="00955182" w:rsidP="00955182">
      <w:pPr>
        <w:rPr>
          <w:rFonts w:ascii="Calibri" w:eastAsia="Calibri" w:hAnsi="Calibri" w:cs="Times New Roman"/>
          <w:b/>
          <w:sz w:val="28"/>
          <w:szCs w:val="28"/>
        </w:rPr>
      </w:pPr>
    </w:p>
    <w:p w:rsidR="00955182" w:rsidRDefault="00955182" w:rsidP="00955182">
      <w:pPr>
        <w:rPr>
          <w:rFonts w:ascii="Calibri" w:eastAsia="Calibri" w:hAnsi="Calibri" w:cs="Times New Roman"/>
        </w:rPr>
      </w:pPr>
      <w:r>
        <w:rPr>
          <w:rFonts w:ascii="Calibri" w:eastAsia="Calibri" w:hAnsi="Calibri" w:cs="Times New Roman"/>
        </w:rPr>
        <w:t xml:space="preserve">The Committee discussed the possibility of bee keeping in Gander. There is currently no regulation or rules surrounding bee keeping in Gander. The Director advised that the Department will do some research on the topic with regard to what is done in elsewhere in Newfoundland and Labrador and other parts of Canada and have an update for the Committee at a later date. </w:t>
      </w:r>
    </w:p>
    <w:p w:rsidR="00955182" w:rsidRDefault="00955182" w:rsidP="00955182">
      <w:pPr>
        <w:rPr>
          <w:sz w:val="28"/>
          <w:szCs w:val="28"/>
        </w:rPr>
      </w:pPr>
    </w:p>
    <w:p w:rsidR="00955182" w:rsidRDefault="00955182" w:rsidP="00955182">
      <w:pPr>
        <w:rPr>
          <w:rFonts w:ascii="Calibri" w:eastAsia="Calibri" w:hAnsi="Calibri" w:cs="Times New Roman"/>
          <w:b/>
          <w:sz w:val="28"/>
          <w:szCs w:val="28"/>
        </w:rPr>
      </w:pPr>
      <w:r>
        <w:rPr>
          <w:rFonts w:ascii="Calibri" w:eastAsia="Calibri" w:hAnsi="Calibri" w:cs="Times New Roman"/>
          <w:b/>
          <w:sz w:val="28"/>
          <w:szCs w:val="28"/>
        </w:rPr>
        <w:t xml:space="preserve">Destination Gander – National </w:t>
      </w:r>
      <w:proofErr w:type="gramStart"/>
      <w:r>
        <w:rPr>
          <w:rFonts w:ascii="Calibri" w:eastAsia="Calibri" w:hAnsi="Calibri" w:cs="Times New Roman"/>
          <w:b/>
          <w:sz w:val="28"/>
          <w:szCs w:val="28"/>
        </w:rPr>
        <w:t>Under</w:t>
      </w:r>
      <w:proofErr w:type="gramEnd"/>
      <w:r>
        <w:rPr>
          <w:rFonts w:ascii="Calibri" w:eastAsia="Calibri" w:hAnsi="Calibri" w:cs="Times New Roman"/>
          <w:b/>
          <w:sz w:val="28"/>
          <w:szCs w:val="28"/>
        </w:rPr>
        <w:t xml:space="preserve"> 21 Softball Tournament 2016</w:t>
      </w:r>
    </w:p>
    <w:p w:rsidR="00955182" w:rsidRDefault="00955182" w:rsidP="00955182">
      <w:pPr>
        <w:rPr>
          <w:rFonts w:ascii="Calibri" w:eastAsia="Calibri" w:hAnsi="Calibri" w:cs="Times New Roman"/>
          <w:b/>
          <w:sz w:val="28"/>
          <w:szCs w:val="28"/>
        </w:rPr>
      </w:pPr>
    </w:p>
    <w:p w:rsidR="00955182" w:rsidRDefault="00955182" w:rsidP="00955182">
      <w:pPr>
        <w:rPr>
          <w:rFonts w:ascii="Calibri" w:eastAsia="Calibri" w:hAnsi="Calibri" w:cs="Times New Roman"/>
        </w:rPr>
      </w:pPr>
      <w:r>
        <w:rPr>
          <w:rFonts w:ascii="Calibri" w:eastAsia="Calibri" w:hAnsi="Calibri" w:cs="Times New Roman"/>
        </w:rPr>
        <w:t xml:space="preserve">A request was received from Destination Gander for support to host the National </w:t>
      </w:r>
      <w:proofErr w:type="gramStart"/>
      <w:r>
        <w:rPr>
          <w:rFonts w:ascii="Calibri" w:eastAsia="Calibri" w:hAnsi="Calibri" w:cs="Times New Roman"/>
        </w:rPr>
        <w:t>Under</w:t>
      </w:r>
      <w:proofErr w:type="gramEnd"/>
      <w:r>
        <w:rPr>
          <w:rFonts w:ascii="Calibri" w:eastAsia="Calibri" w:hAnsi="Calibri" w:cs="Times New Roman"/>
        </w:rPr>
        <w:t xml:space="preserve"> 21 Men’s Fast Pitch Softball Tournament from August 8-14, 2016. The Committee feels this would be a good opportunity for the Town and asked the Director to send a letter of support for this tournament. </w:t>
      </w:r>
    </w:p>
    <w:p w:rsidR="00955182" w:rsidRDefault="00955182" w:rsidP="00955182">
      <w:pPr>
        <w:rPr>
          <w:sz w:val="28"/>
          <w:szCs w:val="28"/>
        </w:rPr>
      </w:pPr>
    </w:p>
    <w:p w:rsidR="00955182" w:rsidRDefault="00955182" w:rsidP="00955182">
      <w:pPr>
        <w:rPr>
          <w:rFonts w:ascii="Calibri" w:eastAsia="Calibri" w:hAnsi="Calibri" w:cs="Times New Roman"/>
          <w:b/>
          <w:sz w:val="28"/>
          <w:szCs w:val="28"/>
        </w:rPr>
      </w:pPr>
      <w:r>
        <w:rPr>
          <w:rFonts w:ascii="Calibri" w:eastAsia="Calibri" w:hAnsi="Calibri" w:cs="Times New Roman"/>
          <w:b/>
          <w:sz w:val="28"/>
          <w:szCs w:val="28"/>
        </w:rPr>
        <w:lastRenderedPageBreak/>
        <w:t xml:space="preserve">Kelly Ford Gander Flyer’s Contract </w:t>
      </w:r>
    </w:p>
    <w:p w:rsidR="00955182" w:rsidRDefault="00955182" w:rsidP="00955182">
      <w:pPr>
        <w:rPr>
          <w:rFonts w:ascii="Calibri" w:eastAsia="Calibri" w:hAnsi="Calibri" w:cs="Times New Roman"/>
          <w:b/>
          <w:sz w:val="28"/>
          <w:szCs w:val="28"/>
        </w:rPr>
      </w:pPr>
    </w:p>
    <w:p w:rsidR="00955182" w:rsidRDefault="00955182" w:rsidP="00955182">
      <w:pPr>
        <w:rPr>
          <w:rFonts w:ascii="Calibri" w:eastAsia="Calibri" w:hAnsi="Calibri" w:cs="Times New Roman"/>
        </w:rPr>
      </w:pPr>
      <w:r>
        <w:rPr>
          <w:rFonts w:ascii="Calibri" w:eastAsia="Calibri" w:hAnsi="Calibri" w:cs="Times New Roman"/>
        </w:rPr>
        <w:t xml:space="preserve">The Director met with a representative from the Kelly Ford Gander Flyers regarding a lower expense rate per game for their 2015-16 season </w:t>
      </w:r>
      <w:proofErr w:type="gramStart"/>
      <w:r>
        <w:rPr>
          <w:rFonts w:ascii="Calibri" w:eastAsia="Calibri" w:hAnsi="Calibri" w:cs="Times New Roman"/>
        </w:rPr>
        <w:t>contract</w:t>
      </w:r>
      <w:proofErr w:type="gramEnd"/>
      <w:r>
        <w:rPr>
          <w:rFonts w:ascii="Calibri" w:eastAsia="Calibri" w:hAnsi="Calibri" w:cs="Times New Roman"/>
        </w:rPr>
        <w:t>. The Director advised that due to increases in staff wages and ice rates this year, there will be increased costs incurred by the Department. The Committee feels that the Flyers are beneficial to the Community Center and has agreed to recommend the current charge of $1,400 per game for the upcoming season. The Committee refers this to the Finance Committee for their consideration.</w:t>
      </w:r>
    </w:p>
    <w:p w:rsidR="00955182" w:rsidRDefault="00955182" w:rsidP="00955182">
      <w:pPr>
        <w:rPr>
          <w:rFonts w:ascii="Calibri" w:eastAsia="Calibri" w:hAnsi="Calibri" w:cs="Times New Roman"/>
        </w:rPr>
      </w:pPr>
    </w:p>
    <w:p w:rsidR="00955182" w:rsidRDefault="00955182" w:rsidP="00955182">
      <w:pPr>
        <w:rPr>
          <w:rFonts w:ascii="Calibri" w:eastAsia="Calibri" w:hAnsi="Calibri" w:cs="Times New Roman"/>
          <w:b/>
          <w:sz w:val="28"/>
          <w:szCs w:val="28"/>
        </w:rPr>
      </w:pPr>
      <w:r>
        <w:rPr>
          <w:rFonts w:ascii="Calibri" w:eastAsia="Calibri" w:hAnsi="Calibri" w:cs="Times New Roman"/>
          <w:b/>
          <w:sz w:val="28"/>
          <w:szCs w:val="28"/>
        </w:rPr>
        <w:t>Variance Report</w:t>
      </w:r>
    </w:p>
    <w:p w:rsidR="00955182" w:rsidRDefault="00955182" w:rsidP="00955182">
      <w:pPr>
        <w:rPr>
          <w:rFonts w:ascii="Calibri" w:eastAsia="Calibri" w:hAnsi="Calibri" w:cs="Times New Roman"/>
          <w:b/>
          <w:bCs/>
          <w:color w:val="000000"/>
          <w:sz w:val="28"/>
          <w:szCs w:val="28"/>
        </w:rPr>
      </w:pPr>
    </w:p>
    <w:p w:rsidR="00955182" w:rsidRPr="00421A20" w:rsidRDefault="00955182" w:rsidP="00955182">
      <w:pPr>
        <w:pStyle w:val="NoSpacing"/>
        <w:jc w:val="both"/>
        <w:rPr>
          <w:sz w:val="24"/>
          <w:szCs w:val="24"/>
        </w:rPr>
      </w:pPr>
      <w:r w:rsidRPr="00421A20">
        <w:rPr>
          <w:sz w:val="24"/>
          <w:szCs w:val="24"/>
        </w:rPr>
        <w:t>The variance report wa</w:t>
      </w:r>
      <w:r>
        <w:rPr>
          <w:sz w:val="24"/>
          <w:szCs w:val="24"/>
        </w:rPr>
        <w:t>s reviewed and the Committee questioned why the wages were over budget.  The Director explained that this was due to the increase that was negotiated in the new contract for employees.</w:t>
      </w:r>
      <w:r w:rsidRPr="00421A20">
        <w:rPr>
          <w:sz w:val="24"/>
          <w:szCs w:val="24"/>
        </w:rPr>
        <w:t xml:space="preserve">  </w:t>
      </w:r>
      <w:r>
        <w:rPr>
          <w:sz w:val="24"/>
          <w:szCs w:val="24"/>
        </w:rPr>
        <w:t xml:space="preserve">Overall the Department is projected to be $9,205 under budget.  </w:t>
      </w:r>
      <w:r w:rsidRPr="00421A20">
        <w:rPr>
          <w:sz w:val="24"/>
          <w:szCs w:val="24"/>
        </w:rPr>
        <w:t>This is forwarded to the Finance Committee for their review and recommendation.</w:t>
      </w:r>
      <w:r>
        <w:rPr>
          <w:sz w:val="24"/>
          <w:szCs w:val="24"/>
        </w:rPr>
        <w:t xml:space="preserve"> </w:t>
      </w:r>
    </w:p>
    <w:p w:rsidR="00C60CD8" w:rsidRDefault="00C60CD8" w:rsidP="00C60CD8">
      <w:pPr>
        <w:rPr>
          <w:b/>
          <w:sz w:val="28"/>
          <w:szCs w:val="28"/>
        </w:rPr>
      </w:pPr>
    </w:p>
    <w:p w:rsidR="00076B29" w:rsidRDefault="00076B29" w:rsidP="00076B29">
      <w:pPr>
        <w:pStyle w:val="Heading3"/>
        <w:rPr>
          <w:lang w:val="en-CA"/>
        </w:rPr>
      </w:pPr>
      <w:r>
        <w:rPr>
          <w:lang w:val="en-CA"/>
        </w:rPr>
        <w:t>C.</w:t>
      </w:r>
      <w:r>
        <w:rPr>
          <w:lang w:val="en-CA"/>
        </w:rPr>
        <w:tab/>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w:t>
      </w:r>
      <w:r w:rsidR="00071DCB">
        <w:t>Anstey</w:t>
      </w:r>
      <w:r>
        <w:t>.</w:t>
      </w:r>
    </w:p>
    <w:p w:rsidR="00EC0915" w:rsidRPr="003978F9" w:rsidRDefault="00EC0915" w:rsidP="00EC0915"/>
    <w:p w:rsidR="00FD29A3" w:rsidRDefault="00EC0915" w:rsidP="004A2343">
      <w:r>
        <w:t xml:space="preserve">The Economic Development Committee </w:t>
      </w:r>
      <w:r w:rsidR="005B67AC">
        <w:t xml:space="preserve">meeting </w:t>
      </w:r>
      <w:r>
        <w:t xml:space="preserve">was held on </w:t>
      </w:r>
      <w:r w:rsidR="00071DCB">
        <w:t xml:space="preserve">August </w:t>
      </w:r>
      <w:r w:rsidR="00834606">
        <w:t>25</w:t>
      </w:r>
      <w:r>
        <w:t xml:space="preserve">, 2015.  The meeting was chaired by </w:t>
      </w:r>
      <w:r w:rsidR="00071DCB">
        <w:t>R. Anstey</w:t>
      </w:r>
      <w:r>
        <w:t xml:space="preserve">, </w:t>
      </w:r>
      <w:proofErr w:type="spellStart"/>
      <w:r>
        <w:t>Councillor</w:t>
      </w:r>
      <w:proofErr w:type="spellEnd"/>
      <w:r>
        <w:t>.  Other members present included</w:t>
      </w:r>
      <w:r w:rsidRPr="00071DCB">
        <w:t xml:space="preserve">:  </w:t>
      </w:r>
      <w:r w:rsidR="00071DCB" w:rsidRPr="00071DCB">
        <w:t xml:space="preserve">S. </w:t>
      </w:r>
      <w:proofErr w:type="spellStart"/>
      <w:r w:rsidR="00071DCB" w:rsidRPr="00071DCB">
        <w:t>McBreairty</w:t>
      </w:r>
      <w:proofErr w:type="spellEnd"/>
      <w:r w:rsidR="00071DCB" w:rsidRPr="00071DCB">
        <w:t xml:space="preserve">, </w:t>
      </w:r>
      <w:proofErr w:type="spellStart"/>
      <w:r w:rsidR="00071DCB" w:rsidRPr="00071DCB">
        <w:t>Councillor</w:t>
      </w:r>
      <w:proofErr w:type="spellEnd"/>
      <w:r w:rsidR="00071DCB" w:rsidRPr="00071DCB">
        <w:t>;</w:t>
      </w:r>
      <w:r w:rsidR="00071DCB">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00071DCB">
        <w:t>R. Locke</w:t>
      </w:r>
      <w:r>
        <w:t xml:space="preserve">, </w:t>
      </w:r>
      <w:r w:rsidRPr="00071C00">
        <w:t>Economic Development</w:t>
      </w:r>
      <w:r w:rsidR="00C07F6D">
        <w:t xml:space="preserve"> </w:t>
      </w:r>
      <w:r w:rsidR="00834606">
        <w:t xml:space="preserve">Manager; D. Quinton, Economic Development Officer; W. </w:t>
      </w:r>
      <w:proofErr w:type="spellStart"/>
      <w:r w:rsidR="00834606">
        <w:t>Puddister</w:t>
      </w:r>
      <w:proofErr w:type="spellEnd"/>
      <w:r w:rsidR="00834606">
        <w:t>, Workterm Student.</w:t>
      </w:r>
    </w:p>
    <w:p w:rsidR="00FD29A3" w:rsidRDefault="00FD29A3"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4B543E" w:rsidRDefault="004B543E" w:rsidP="004B543E">
      <w:pPr>
        <w:tabs>
          <w:tab w:val="left" w:pos="2160"/>
        </w:tabs>
        <w:rPr>
          <w:b/>
          <w:sz w:val="28"/>
          <w:szCs w:val="28"/>
        </w:rPr>
      </w:pPr>
      <w:r>
        <w:rPr>
          <w:b/>
          <w:sz w:val="28"/>
          <w:szCs w:val="28"/>
        </w:rPr>
        <w:t>Review of Previous Minutes: Affordable Housing</w:t>
      </w:r>
    </w:p>
    <w:p w:rsidR="004B543E" w:rsidRDefault="004B543E" w:rsidP="004B543E">
      <w:pPr>
        <w:tabs>
          <w:tab w:val="left" w:pos="2160"/>
        </w:tabs>
        <w:rPr>
          <w:b/>
          <w:sz w:val="28"/>
          <w:szCs w:val="28"/>
        </w:rPr>
      </w:pPr>
    </w:p>
    <w:p w:rsidR="004B543E" w:rsidRDefault="004B543E" w:rsidP="004B543E">
      <w:pPr>
        <w:tabs>
          <w:tab w:val="left" w:pos="2160"/>
        </w:tabs>
      </w:pPr>
      <w:r>
        <w:t xml:space="preserve">The Committee advised staff to contact and schedule an Affordable Housing Committee meeting. </w:t>
      </w:r>
    </w:p>
    <w:p w:rsidR="004B543E" w:rsidRDefault="004B543E" w:rsidP="004B543E">
      <w:pPr>
        <w:tabs>
          <w:tab w:val="left" w:pos="2160"/>
        </w:tabs>
      </w:pPr>
    </w:p>
    <w:p w:rsidR="004B543E" w:rsidRDefault="004B543E" w:rsidP="004B543E">
      <w:pPr>
        <w:tabs>
          <w:tab w:val="left" w:pos="2160"/>
        </w:tabs>
      </w:pPr>
      <w:r>
        <w:t xml:space="preserve">Staff advised the Committee that a representative from the Canadian Mortgage &amp; Housing Corporation (CMHC) expressed interest in becoming a member of the Committee. The Committee feels that having a CMHC representative would be a great resource. </w:t>
      </w:r>
    </w:p>
    <w:p w:rsidR="004B543E" w:rsidRDefault="004B543E" w:rsidP="004B543E">
      <w:pPr>
        <w:tabs>
          <w:tab w:val="left" w:pos="2160"/>
        </w:tabs>
      </w:pPr>
    </w:p>
    <w:p w:rsidR="004B543E" w:rsidRDefault="004B543E" w:rsidP="004B543E">
      <w:pPr>
        <w:tabs>
          <w:tab w:val="left" w:pos="2160"/>
        </w:tabs>
      </w:pPr>
      <w:r>
        <w:t xml:space="preserve">Staff will contact the individual and invite them to attend the next meeting. </w:t>
      </w:r>
    </w:p>
    <w:p w:rsidR="004B543E" w:rsidRDefault="004B543E" w:rsidP="004B543E">
      <w:pPr>
        <w:tabs>
          <w:tab w:val="left" w:pos="2160"/>
        </w:tabs>
      </w:pPr>
    </w:p>
    <w:p w:rsidR="004B543E" w:rsidRDefault="004B543E" w:rsidP="004B543E">
      <w:pPr>
        <w:tabs>
          <w:tab w:val="left" w:pos="2160"/>
        </w:tabs>
      </w:pPr>
    </w:p>
    <w:p w:rsidR="004B543E" w:rsidRDefault="004B543E" w:rsidP="004B543E">
      <w:pPr>
        <w:tabs>
          <w:tab w:val="left" w:pos="2160"/>
        </w:tabs>
      </w:pPr>
    </w:p>
    <w:p w:rsidR="004B543E" w:rsidRDefault="004B543E" w:rsidP="004B543E">
      <w:pPr>
        <w:tabs>
          <w:tab w:val="left" w:pos="2160"/>
        </w:tabs>
      </w:pPr>
    </w:p>
    <w:p w:rsidR="004B543E" w:rsidRDefault="004B543E" w:rsidP="004B543E">
      <w:pPr>
        <w:tabs>
          <w:tab w:val="left" w:pos="2160"/>
        </w:tabs>
      </w:pPr>
    </w:p>
    <w:p w:rsidR="004B543E" w:rsidRPr="00112E14" w:rsidRDefault="004B543E" w:rsidP="004B543E">
      <w:pPr>
        <w:tabs>
          <w:tab w:val="left" w:pos="2160"/>
        </w:tabs>
        <w:rPr>
          <w:b/>
          <w:sz w:val="28"/>
          <w:szCs w:val="28"/>
        </w:rPr>
      </w:pPr>
      <w:r>
        <w:rPr>
          <w:b/>
          <w:sz w:val="28"/>
          <w:szCs w:val="28"/>
        </w:rPr>
        <w:lastRenderedPageBreak/>
        <w:t>Variance Report ending June 30</w:t>
      </w:r>
      <w:r w:rsidRPr="00112E14">
        <w:rPr>
          <w:b/>
          <w:sz w:val="28"/>
          <w:szCs w:val="28"/>
          <w:vertAlign w:val="superscript"/>
        </w:rPr>
        <w:t>th</w:t>
      </w:r>
      <w:r>
        <w:rPr>
          <w:b/>
          <w:sz w:val="28"/>
          <w:szCs w:val="28"/>
        </w:rPr>
        <w:t>, 2015</w:t>
      </w:r>
    </w:p>
    <w:p w:rsidR="004B543E" w:rsidRDefault="004B543E" w:rsidP="004B543E">
      <w:pPr>
        <w:tabs>
          <w:tab w:val="left" w:pos="2160"/>
        </w:tabs>
      </w:pPr>
    </w:p>
    <w:p w:rsidR="004B543E" w:rsidRDefault="004B543E" w:rsidP="004B543E">
      <w:pPr>
        <w:tabs>
          <w:tab w:val="left" w:pos="2160"/>
        </w:tabs>
      </w:pPr>
      <w:r>
        <w:rPr>
          <w:rFonts w:ascii="Calibri" w:hAnsi="Segoe UI" w:cs="Segoe UI"/>
          <w:color w:val="000000"/>
          <w:szCs w:val="18"/>
        </w:rPr>
        <w:t>The Committee reviewed the department</w:t>
      </w:r>
      <w:r>
        <w:rPr>
          <w:rFonts w:ascii="Calibri" w:hAnsi="Segoe UI" w:cs="Segoe UI"/>
          <w:color w:val="000000"/>
          <w:szCs w:val="18"/>
        </w:rPr>
        <w:t>’</w:t>
      </w:r>
      <w:r>
        <w:rPr>
          <w:rFonts w:ascii="Calibri" w:hAnsi="Segoe UI" w:cs="Segoe UI"/>
          <w:color w:val="000000"/>
          <w:szCs w:val="18"/>
        </w:rPr>
        <w:t>s variance report ending June 30</w:t>
      </w:r>
      <w:r w:rsidRPr="00112E14">
        <w:rPr>
          <w:rFonts w:ascii="Calibri" w:hAnsi="Segoe UI" w:cs="Segoe UI"/>
          <w:color w:val="000000"/>
          <w:szCs w:val="18"/>
          <w:vertAlign w:val="superscript"/>
        </w:rPr>
        <w:t>th</w:t>
      </w:r>
      <w:r>
        <w:rPr>
          <w:rFonts w:ascii="Calibri" w:hAnsi="Segoe UI" w:cs="Segoe UI"/>
          <w:color w:val="000000"/>
          <w:szCs w:val="18"/>
        </w:rPr>
        <w:t>, 2015 which shows a small deficit of $1562.00. The Committee expects this deficit to be eliminated throughout the year and is pleased with the department</w:t>
      </w:r>
      <w:r>
        <w:rPr>
          <w:rFonts w:ascii="Calibri" w:hAnsi="Segoe UI" w:cs="Segoe UI"/>
          <w:color w:val="000000"/>
          <w:szCs w:val="18"/>
        </w:rPr>
        <w:t>’</w:t>
      </w:r>
      <w:r>
        <w:rPr>
          <w:rFonts w:ascii="Calibri" w:hAnsi="Segoe UI" w:cs="Segoe UI"/>
          <w:color w:val="000000"/>
          <w:szCs w:val="18"/>
        </w:rPr>
        <w:t xml:space="preserve">s financial standing at this time. </w:t>
      </w:r>
      <w:r>
        <w:rPr>
          <w:rFonts w:ascii="Calibri" w:hAnsi="Segoe UI" w:cs="Segoe UI"/>
          <w:b/>
          <w:color w:val="000000"/>
          <w:szCs w:val="18"/>
        </w:rPr>
        <w:t xml:space="preserve"> </w:t>
      </w:r>
    </w:p>
    <w:p w:rsidR="004B543E" w:rsidRDefault="004B543E" w:rsidP="004B543E">
      <w:pPr>
        <w:tabs>
          <w:tab w:val="left" w:pos="2160"/>
        </w:tabs>
      </w:pPr>
    </w:p>
    <w:p w:rsidR="004B543E" w:rsidRDefault="004B543E" w:rsidP="004B543E">
      <w:pPr>
        <w:tabs>
          <w:tab w:val="left" w:pos="2160"/>
        </w:tabs>
        <w:rPr>
          <w:b/>
          <w:sz w:val="28"/>
          <w:szCs w:val="28"/>
        </w:rPr>
      </w:pPr>
      <w:r>
        <w:rPr>
          <w:b/>
          <w:sz w:val="28"/>
          <w:szCs w:val="28"/>
        </w:rPr>
        <w:t>Annual Medical Student’s Golf Tournament</w:t>
      </w:r>
    </w:p>
    <w:p w:rsidR="004B543E" w:rsidRDefault="004B543E" w:rsidP="004B543E">
      <w:pPr>
        <w:tabs>
          <w:tab w:val="left" w:pos="2160"/>
        </w:tabs>
        <w:rPr>
          <w:b/>
          <w:sz w:val="28"/>
          <w:szCs w:val="28"/>
        </w:rPr>
      </w:pPr>
    </w:p>
    <w:p w:rsidR="004B543E" w:rsidRDefault="004B543E" w:rsidP="004B543E">
      <w:pPr>
        <w:tabs>
          <w:tab w:val="left" w:pos="2160"/>
        </w:tabs>
      </w:pPr>
      <w:r>
        <w:t>Staff advised the Committee that the organizers of the annual medical student golf tournament have contacted the department regarding resources available for the 2015 event which Council will continue to support.</w:t>
      </w:r>
    </w:p>
    <w:p w:rsidR="004B543E" w:rsidRDefault="004B543E" w:rsidP="004B543E">
      <w:pPr>
        <w:tabs>
          <w:tab w:val="left" w:pos="2160"/>
        </w:tabs>
      </w:pPr>
    </w:p>
    <w:p w:rsidR="004B543E" w:rsidRPr="00F50640" w:rsidRDefault="004B543E" w:rsidP="004B543E">
      <w:pPr>
        <w:tabs>
          <w:tab w:val="left" w:pos="2160"/>
        </w:tabs>
      </w:pPr>
      <w:r>
        <w:t xml:space="preserve">The Committee noted that Doctor recruitment and retention is important and asked staff to contact Central Health to discuss other options that would be helpful for recruiting and/or retaining doctors. </w:t>
      </w:r>
    </w:p>
    <w:p w:rsidR="004B543E" w:rsidRDefault="004B543E" w:rsidP="004B543E">
      <w:pPr>
        <w:tabs>
          <w:tab w:val="left" w:pos="2160"/>
        </w:tabs>
        <w:rPr>
          <w:b/>
          <w:sz w:val="28"/>
          <w:szCs w:val="28"/>
        </w:rPr>
      </w:pPr>
    </w:p>
    <w:p w:rsidR="004B543E" w:rsidRDefault="004B543E" w:rsidP="004B543E">
      <w:pPr>
        <w:tabs>
          <w:tab w:val="left" w:pos="2160"/>
        </w:tabs>
        <w:rPr>
          <w:b/>
          <w:sz w:val="28"/>
          <w:szCs w:val="28"/>
        </w:rPr>
      </w:pPr>
      <w:r>
        <w:rPr>
          <w:b/>
          <w:sz w:val="28"/>
          <w:szCs w:val="28"/>
        </w:rPr>
        <w:t>Naming of Buildings and Facilities Policy</w:t>
      </w:r>
    </w:p>
    <w:p w:rsidR="004B543E" w:rsidRDefault="004B543E" w:rsidP="004B543E">
      <w:pPr>
        <w:tabs>
          <w:tab w:val="left" w:pos="2160"/>
        </w:tabs>
        <w:rPr>
          <w:b/>
          <w:sz w:val="28"/>
          <w:szCs w:val="28"/>
        </w:rPr>
      </w:pPr>
    </w:p>
    <w:p w:rsidR="004B543E" w:rsidRDefault="004B543E" w:rsidP="004B543E">
      <w:pPr>
        <w:tabs>
          <w:tab w:val="left" w:pos="2160"/>
        </w:tabs>
      </w:pPr>
      <w:r>
        <w:t xml:space="preserve">The Heritage Advisory Committee submitted a draft Naming of Buildings and Facilities policy for the Committee’s review and consideration.  </w:t>
      </w:r>
    </w:p>
    <w:p w:rsidR="004B543E" w:rsidRDefault="004B543E" w:rsidP="004B543E">
      <w:pPr>
        <w:tabs>
          <w:tab w:val="left" w:pos="2160"/>
        </w:tabs>
      </w:pPr>
    </w:p>
    <w:p w:rsidR="004B543E" w:rsidRPr="00633020" w:rsidRDefault="004B543E" w:rsidP="004B543E">
      <w:pPr>
        <w:tabs>
          <w:tab w:val="left" w:pos="2160"/>
        </w:tabs>
      </w:pPr>
      <w:r>
        <w:t>After discussion, the Committee is presenting this policy to Council for its first reading.</w:t>
      </w:r>
    </w:p>
    <w:p w:rsidR="004B543E" w:rsidRDefault="004B543E" w:rsidP="004B543E">
      <w:pPr>
        <w:tabs>
          <w:tab w:val="left" w:pos="2160"/>
        </w:tabs>
      </w:pPr>
    </w:p>
    <w:p w:rsidR="004B543E" w:rsidRPr="00112E14" w:rsidRDefault="004B543E" w:rsidP="004B543E">
      <w:pPr>
        <w:tabs>
          <w:tab w:val="left" w:pos="2160"/>
        </w:tabs>
        <w:rPr>
          <w:b/>
          <w:sz w:val="28"/>
          <w:szCs w:val="28"/>
        </w:rPr>
      </w:pPr>
      <w:r w:rsidRPr="00112E14">
        <w:rPr>
          <w:b/>
          <w:sz w:val="28"/>
          <w:szCs w:val="28"/>
        </w:rPr>
        <w:t>Delegation: Business Liaison Coordinator</w:t>
      </w:r>
    </w:p>
    <w:p w:rsidR="004B543E" w:rsidRDefault="004B543E" w:rsidP="004B543E">
      <w:pPr>
        <w:tabs>
          <w:tab w:val="left" w:pos="2160"/>
        </w:tabs>
      </w:pPr>
    </w:p>
    <w:p w:rsidR="004B543E" w:rsidRDefault="004B543E" w:rsidP="004B543E">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summer work-term student hired for the position of Business Liaison Coordinator presented his findings and recommendations to the Committee.</w:t>
      </w:r>
    </w:p>
    <w:p w:rsidR="004B543E" w:rsidRDefault="004B543E" w:rsidP="004B543E">
      <w:pPr>
        <w:autoSpaceDE w:val="0"/>
        <w:autoSpaceDN w:val="0"/>
        <w:adjustRightInd w:val="0"/>
        <w:rPr>
          <w:rFonts w:ascii="Calibri" w:eastAsia="Times New Roman" w:hAnsi="Calibri" w:cs="Times New Roman"/>
          <w:color w:val="000000"/>
          <w:szCs w:val="18"/>
        </w:rPr>
      </w:pPr>
    </w:p>
    <w:p w:rsidR="004B543E" w:rsidRDefault="004B543E" w:rsidP="004B543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person was hired for four months to help the Department update our current business directory and to obtain information about some of the barriers/obstacles facing our local business community. </w:t>
      </w:r>
    </w:p>
    <w:p w:rsidR="004B543E" w:rsidRDefault="004B543E" w:rsidP="004B543E">
      <w:pPr>
        <w:autoSpaceDE w:val="0"/>
        <w:autoSpaceDN w:val="0"/>
        <w:adjustRightInd w:val="0"/>
        <w:rPr>
          <w:rFonts w:ascii="Calibri" w:eastAsia="Times New Roman" w:hAnsi="Calibri" w:cs="Times New Roman"/>
          <w:color w:val="000000"/>
          <w:szCs w:val="18"/>
        </w:rPr>
      </w:pPr>
    </w:p>
    <w:p w:rsidR="004B543E" w:rsidRDefault="004B543E" w:rsidP="004B543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Based on recommendations provided, staff will try to develop solutions in an effort to support business growth in the Town of Gander. </w:t>
      </w:r>
    </w:p>
    <w:p w:rsidR="004B543E" w:rsidRDefault="004B543E" w:rsidP="004B543E">
      <w:pPr>
        <w:autoSpaceDE w:val="0"/>
        <w:autoSpaceDN w:val="0"/>
        <w:adjustRightInd w:val="0"/>
        <w:rPr>
          <w:rFonts w:ascii="Calibri" w:eastAsia="Times New Roman" w:hAnsi="Calibri" w:cs="Times New Roman"/>
          <w:color w:val="000000"/>
          <w:szCs w:val="18"/>
        </w:rPr>
      </w:pPr>
    </w:p>
    <w:p w:rsidR="004B543E" w:rsidRDefault="004B543E" w:rsidP="004B543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Overall, approximately 175 businesses were visited and the Committee would like thank those who took the time to participate.  </w:t>
      </w:r>
    </w:p>
    <w:p w:rsidR="004B543E" w:rsidRDefault="004B543E" w:rsidP="004B543E">
      <w:pPr>
        <w:autoSpaceDE w:val="0"/>
        <w:autoSpaceDN w:val="0"/>
        <w:adjustRightInd w:val="0"/>
        <w:rPr>
          <w:rFonts w:ascii="Calibri" w:eastAsia="Times New Roman" w:hAnsi="Calibri" w:cs="Times New Roman"/>
          <w:color w:val="000000"/>
          <w:szCs w:val="18"/>
        </w:rPr>
      </w:pPr>
    </w:p>
    <w:p w:rsidR="004B543E" w:rsidRDefault="004B543E" w:rsidP="004B543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and staff would also thank the work-term student for his hard work and the commitment he dedicated to this project. </w:t>
      </w:r>
    </w:p>
    <w:p w:rsidR="004B543E" w:rsidRPr="00290F5B" w:rsidRDefault="004B543E" w:rsidP="004B543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A16CC" w:rsidRDefault="002A16CC" w:rsidP="002A16CC">
      <w:pPr>
        <w:rPr>
          <w:b/>
          <w:bCs/>
          <w:iCs/>
          <w:sz w:val="28"/>
          <w:szCs w:val="28"/>
        </w:rPr>
      </w:pPr>
    </w:p>
    <w:p w:rsidR="00BC6DD1" w:rsidRDefault="004E62DA"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D04283">
        <w:t>Councillor</w:t>
      </w:r>
      <w:proofErr w:type="spellEnd"/>
      <w:r w:rsidR="00D04283">
        <w:t xml:space="preserve"> </w:t>
      </w:r>
      <w:proofErr w:type="spellStart"/>
      <w:r w:rsidR="00D04283">
        <w:t>McBreairty</w:t>
      </w:r>
      <w:proofErr w:type="spellEnd"/>
      <w:r w:rsidR="00B80EE0">
        <w:t>.</w:t>
      </w:r>
    </w:p>
    <w:p w:rsidR="00BC6DD1" w:rsidRPr="003978F9" w:rsidRDefault="00BC6DD1" w:rsidP="00BC6DD1"/>
    <w:p w:rsidR="00701ECB" w:rsidRDefault="00BC6DD1" w:rsidP="00BC6DD1">
      <w:r>
        <w:t>The Tourism</w:t>
      </w:r>
      <w:r w:rsidR="00C6475A">
        <w:t xml:space="preserve"> Committee meeting was held on </w:t>
      </w:r>
      <w:r w:rsidR="002B5842">
        <w:t xml:space="preserve">August </w:t>
      </w:r>
      <w:r w:rsidR="00D04283">
        <w:t>25</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D04283">
        <w:t xml:space="preserve">S. </w:t>
      </w:r>
      <w:proofErr w:type="spellStart"/>
      <w:r w:rsidR="00D04283">
        <w:t>McBreairty</w:t>
      </w:r>
      <w:proofErr w:type="spellEnd"/>
      <w:r w:rsidR="00D04283">
        <w:t xml:space="preserve">, </w:t>
      </w:r>
      <w:proofErr w:type="spellStart"/>
      <w:r w:rsidR="00D04283">
        <w:t>Councillor</w:t>
      </w:r>
      <w:proofErr w:type="spellEnd"/>
      <w:r w:rsidR="00D04283">
        <w:t>; N. Newell, Director of Recreation &amp; Community Services</w:t>
      </w:r>
      <w:r w:rsidR="00A512BB">
        <w:t>.</w:t>
      </w:r>
    </w:p>
    <w:p w:rsidR="002B5842" w:rsidRDefault="002B5842" w:rsidP="00BC6DD1"/>
    <w:p w:rsidR="00701ECB" w:rsidRDefault="00BC6DD1" w:rsidP="00BC6DD1">
      <w:pPr>
        <w:jc w:val="left"/>
      </w:pPr>
      <w:r>
        <w:t>The following items were discussed:</w:t>
      </w:r>
    </w:p>
    <w:p w:rsidR="000B5451" w:rsidRDefault="000B5451" w:rsidP="00BC6DD1">
      <w:pPr>
        <w:jc w:val="left"/>
      </w:pPr>
    </w:p>
    <w:p w:rsidR="00E500BC" w:rsidRDefault="00E500BC" w:rsidP="00E500BC">
      <w:pPr>
        <w:rPr>
          <w:b/>
          <w:sz w:val="28"/>
          <w:szCs w:val="28"/>
        </w:rPr>
      </w:pPr>
      <w:r w:rsidRPr="00F40AC7">
        <w:rPr>
          <w:b/>
          <w:sz w:val="28"/>
          <w:szCs w:val="28"/>
        </w:rPr>
        <w:t xml:space="preserve">Destination Gander – </w:t>
      </w:r>
      <w:proofErr w:type="spellStart"/>
      <w:r>
        <w:rPr>
          <w:b/>
          <w:sz w:val="28"/>
          <w:szCs w:val="28"/>
        </w:rPr>
        <w:t>Quadapalooza</w:t>
      </w:r>
      <w:proofErr w:type="spellEnd"/>
      <w:r>
        <w:rPr>
          <w:b/>
          <w:sz w:val="28"/>
          <w:szCs w:val="28"/>
        </w:rPr>
        <w:t xml:space="preserve"> </w:t>
      </w:r>
    </w:p>
    <w:p w:rsidR="006351A7" w:rsidRPr="00F40AC7" w:rsidRDefault="006351A7" w:rsidP="00E500BC">
      <w:pPr>
        <w:rPr>
          <w:b/>
          <w:sz w:val="28"/>
          <w:szCs w:val="28"/>
        </w:rPr>
      </w:pPr>
    </w:p>
    <w:p w:rsidR="00E500BC" w:rsidRDefault="00E500BC" w:rsidP="00E500BC">
      <w:r>
        <w:t xml:space="preserve">The Committee reviewed the staff and material costs associated with supporting Destination Gander for the annual </w:t>
      </w:r>
      <w:proofErr w:type="spellStart"/>
      <w:r>
        <w:t>Quadapalooza</w:t>
      </w:r>
      <w:proofErr w:type="spellEnd"/>
      <w:r>
        <w:t xml:space="preserve"> event this September 8th – 11th.  The Committee feels that the Town should support this event by providing this as an in-kind service.</w:t>
      </w:r>
    </w:p>
    <w:p w:rsidR="00E500BC" w:rsidRPr="00483DC1" w:rsidRDefault="00E500BC" w:rsidP="00E500BC">
      <w:pPr>
        <w:rPr>
          <w:b/>
          <w:sz w:val="28"/>
          <w:szCs w:val="28"/>
        </w:rPr>
      </w:pPr>
    </w:p>
    <w:p w:rsidR="00E500BC" w:rsidRDefault="00E500BC" w:rsidP="00E500BC">
      <w:pPr>
        <w:rPr>
          <w:b/>
          <w:sz w:val="28"/>
          <w:szCs w:val="28"/>
        </w:rPr>
      </w:pPr>
      <w:r w:rsidRPr="00483DC1">
        <w:rPr>
          <w:b/>
          <w:sz w:val="28"/>
          <w:szCs w:val="28"/>
        </w:rPr>
        <w:t xml:space="preserve">Corporate Sponsorship - 30th Anniversary of Arrow Air Crash </w:t>
      </w:r>
    </w:p>
    <w:p w:rsidR="006351A7" w:rsidRPr="00483DC1" w:rsidRDefault="006351A7" w:rsidP="00E500BC">
      <w:pPr>
        <w:rPr>
          <w:b/>
          <w:sz w:val="28"/>
          <w:szCs w:val="28"/>
        </w:rPr>
      </w:pPr>
    </w:p>
    <w:p w:rsidR="00E500BC" w:rsidRDefault="00E500BC" w:rsidP="00E500BC">
      <w:r>
        <w:t>The Department received a request from the Veteran Service Organization regarding a $200 donation to the Gander 30</w:t>
      </w:r>
      <w:r w:rsidRPr="004A371E">
        <w:rPr>
          <w:vertAlign w:val="superscript"/>
        </w:rPr>
        <w:t>th</w:t>
      </w:r>
      <w:r>
        <w:t xml:space="preserve"> Memorial account. They are planning a Memorial Service on December 12, 2015 in Fort Campbell for approximately 300-400 family members of the lost soldiers. The Committee feels that this is a wonderful opportunity to help others who were impacted by such a tragedy in Gander thirty years ago. This is being referred to the Finance Committee for their consideration.</w:t>
      </w:r>
    </w:p>
    <w:p w:rsidR="00E500BC" w:rsidRDefault="00E500BC" w:rsidP="00E500BC"/>
    <w:p w:rsidR="00E500BC" w:rsidRDefault="006351A7" w:rsidP="00E500BC">
      <w:pPr>
        <w:rPr>
          <w:b/>
          <w:sz w:val="28"/>
          <w:szCs w:val="28"/>
        </w:rPr>
      </w:pPr>
      <w:r>
        <w:rPr>
          <w:b/>
          <w:sz w:val="28"/>
          <w:szCs w:val="28"/>
        </w:rPr>
        <w:t>Variance R</w:t>
      </w:r>
      <w:r w:rsidR="00E500BC" w:rsidRPr="004F6CE5">
        <w:rPr>
          <w:b/>
          <w:sz w:val="28"/>
          <w:szCs w:val="28"/>
        </w:rPr>
        <w:t>eport</w:t>
      </w:r>
    </w:p>
    <w:p w:rsidR="006351A7" w:rsidRDefault="006351A7" w:rsidP="00E500BC">
      <w:pPr>
        <w:rPr>
          <w:b/>
          <w:sz w:val="28"/>
          <w:szCs w:val="28"/>
        </w:rPr>
      </w:pPr>
    </w:p>
    <w:p w:rsidR="00E500BC" w:rsidRDefault="00E500BC" w:rsidP="00E500BC">
      <w:r w:rsidRPr="00421A20">
        <w:t>The variance report was reviewed and the Committee had no concerns at this time.  This is forwarded to the Finance Committee for their review and recommendation.</w:t>
      </w:r>
    </w:p>
    <w:p w:rsidR="00D04283" w:rsidRDefault="00D04283" w:rsidP="00D73F04">
      <w:pPr>
        <w:pStyle w:val="NoSpacing"/>
        <w:jc w:val="both"/>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DB5AE1" w:rsidRDefault="00BC6DD1" w:rsidP="00BC6DD1">
      <w:r>
        <w:t xml:space="preserve">The Municipal Works &amp; Services Committee was held on </w:t>
      </w:r>
      <w:r w:rsidR="008F4E27">
        <w:t xml:space="preserve">August </w:t>
      </w:r>
      <w:r w:rsidR="00162313">
        <w:t>26</w:t>
      </w:r>
      <w:r w:rsidR="00043639">
        <w:t>,</w:t>
      </w:r>
      <w:r w:rsidR="001461BC">
        <w:t xml:space="preserve"> 201</w:t>
      </w:r>
      <w:r w:rsidR="00E13846">
        <w:t>5</w:t>
      </w:r>
      <w:r w:rsidR="00EC4ACB">
        <w:t xml:space="preserve">.  The meeting was chaired by </w:t>
      </w:r>
      <w:r w:rsidR="00795EB0">
        <w:t>G. Parrott</w:t>
      </w:r>
      <w:r>
        <w:t>, Councillor.  Other members present included:</w:t>
      </w:r>
      <w:r w:rsidR="00A27EB3">
        <w:t xml:space="preserve"> R. Anstey, </w:t>
      </w:r>
      <w:proofErr w:type="spellStart"/>
      <w:r w:rsidR="00A27EB3">
        <w:t>Councillor</w:t>
      </w:r>
      <w:proofErr w:type="spellEnd"/>
      <w:r w:rsidR="00A27EB3">
        <w:t xml:space="preserve">; </w:t>
      </w:r>
      <w:r w:rsidR="00162313">
        <w:t xml:space="preserve">W. Lorenzen, </w:t>
      </w:r>
      <w:proofErr w:type="spellStart"/>
      <w:r w:rsidR="00162313">
        <w:t>Councillor</w:t>
      </w:r>
      <w:proofErr w:type="spellEnd"/>
      <w:r w:rsidR="00A27EB3">
        <w:t>; J. Blackwood</w:t>
      </w:r>
      <w:r>
        <w:t>, Directo</w:t>
      </w:r>
      <w:r w:rsidR="007E1B0E">
        <w:t xml:space="preserve">r of </w:t>
      </w:r>
      <w:r w:rsidR="009541CD">
        <w:t xml:space="preserve">Engineering; </w:t>
      </w:r>
      <w:r w:rsidR="00795EB0">
        <w:t>S. Burbridge</w:t>
      </w:r>
      <w:r w:rsidR="009541CD">
        <w:t>, Director of Municipal Works</w:t>
      </w:r>
      <w:r w:rsidR="00795EB0">
        <w:t>;</w:t>
      </w:r>
      <w:r w:rsidR="00071B7D">
        <w:t xml:space="preserve"> </w:t>
      </w:r>
      <w:r w:rsidR="00A27EB3">
        <w:t>J. Hillier</w:t>
      </w:r>
      <w:r w:rsidR="0023460D">
        <w:t>, Administrative</w:t>
      </w:r>
      <w:r w:rsidR="00EE487A">
        <w:t xml:space="preserve"> Assistant</w:t>
      </w:r>
      <w:r w:rsidR="00162313">
        <w:t>; G. Whitt, Administrative Support Clerk.</w:t>
      </w:r>
    </w:p>
    <w:p w:rsidR="008F379C" w:rsidRDefault="008F379C" w:rsidP="00BC6DD1"/>
    <w:p w:rsidR="000A182A" w:rsidRDefault="00BC6DD1" w:rsidP="009F7238">
      <w:r>
        <w:t>The following items were discussed:</w:t>
      </w:r>
    </w:p>
    <w:p w:rsidR="00EE487A" w:rsidRDefault="00EE487A" w:rsidP="009F7238"/>
    <w:p w:rsidR="00BA750D" w:rsidRDefault="00BA750D" w:rsidP="00BA750D">
      <w:pPr>
        <w:rPr>
          <w:b/>
          <w:u w:val="single"/>
        </w:rPr>
      </w:pPr>
    </w:p>
    <w:p w:rsidR="00C23893" w:rsidRDefault="00C23893" w:rsidP="00C23893">
      <w:pPr>
        <w:rPr>
          <w:b/>
          <w:u w:val="single"/>
        </w:rPr>
      </w:pPr>
      <w:r w:rsidRPr="001A7B4A">
        <w:rPr>
          <w:b/>
          <w:u w:val="single"/>
        </w:rPr>
        <w:lastRenderedPageBreak/>
        <w:t>MUNICIPAL WORKS</w:t>
      </w:r>
    </w:p>
    <w:p w:rsidR="00C23893" w:rsidRDefault="00C23893" w:rsidP="00C23893">
      <w:pPr>
        <w:rPr>
          <w:b/>
          <w:u w:val="single"/>
        </w:rPr>
      </w:pPr>
    </w:p>
    <w:p w:rsidR="00C23893" w:rsidRDefault="00C23893" w:rsidP="00C23893">
      <w:pPr>
        <w:rPr>
          <w:b/>
          <w:sz w:val="28"/>
        </w:rPr>
      </w:pPr>
      <w:r w:rsidRPr="001A7B4A">
        <w:rPr>
          <w:b/>
          <w:sz w:val="28"/>
        </w:rPr>
        <w:t>Invoice – Central Newfoundland Waste Management</w:t>
      </w:r>
    </w:p>
    <w:p w:rsidR="00C23893" w:rsidRDefault="00C23893" w:rsidP="00C23893">
      <w:pPr>
        <w:rPr>
          <w:b/>
          <w:sz w:val="28"/>
        </w:rPr>
      </w:pPr>
    </w:p>
    <w:p w:rsidR="00C23893" w:rsidRDefault="00C23893" w:rsidP="00C23893">
      <w:r>
        <w:t>The Committee reviewed an invoice for Central Newfoundland Waste Management and the Director advised the Committee that all goods and services have been received and meet the Town’s specifications.</w:t>
      </w:r>
    </w:p>
    <w:p w:rsidR="00C23893" w:rsidRDefault="00C23893" w:rsidP="00C23893"/>
    <w:p w:rsidR="00C23893" w:rsidRPr="009E4305" w:rsidRDefault="00C23893" w:rsidP="00C23893">
      <w:r>
        <w:t xml:space="preserve">The Committee recommends that the invoice be paid and forwards it to the Finance Committee for its consideration. </w:t>
      </w:r>
    </w:p>
    <w:p w:rsidR="00C23893" w:rsidRDefault="00C23893" w:rsidP="00C23893">
      <w:pPr>
        <w:rPr>
          <w:b/>
          <w:sz w:val="28"/>
        </w:rPr>
      </w:pPr>
    </w:p>
    <w:p w:rsidR="00C23893" w:rsidRDefault="00C23893" w:rsidP="00C23893">
      <w:pPr>
        <w:rPr>
          <w:b/>
          <w:sz w:val="28"/>
        </w:rPr>
      </w:pPr>
      <w:r>
        <w:rPr>
          <w:b/>
          <w:sz w:val="28"/>
        </w:rPr>
        <w:t>Variance Report</w:t>
      </w:r>
    </w:p>
    <w:p w:rsidR="00C23893" w:rsidRDefault="00C23893" w:rsidP="00C23893">
      <w:pPr>
        <w:rPr>
          <w:b/>
          <w:sz w:val="28"/>
        </w:rPr>
      </w:pPr>
    </w:p>
    <w:p w:rsidR="00C23893" w:rsidRDefault="00C23893" w:rsidP="00C23893">
      <w:r>
        <w:t xml:space="preserve">The Committee reviewed the departmental variance report to the end of June 2015. The Total Municipal Works budget at this time was $138,657.00 over budget. The Director advised that the major variances which put the budget over were higher than anticipated salt usage due to the extreme weather conditions in the winter season, salt truck repairs, new sewer jet, and increased overtime. </w:t>
      </w:r>
    </w:p>
    <w:p w:rsidR="00C23893" w:rsidRDefault="00C23893" w:rsidP="00C23893"/>
    <w:p w:rsidR="00C23893" w:rsidRDefault="00C23893" w:rsidP="00C23893">
      <w:r>
        <w:t>The Committee is hopeful that the department can make up some of that variance if the winter operation season isn‘t unseasonably harsh. The Committee forwards this to the Finance Committee for their review and consideration.</w:t>
      </w:r>
    </w:p>
    <w:p w:rsidR="00C23893" w:rsidRDefault="00C23893" w:rsidP="00C23893">
      <w:pPr>
        <w:rPr>
          <w:b/>
          <w:sz w:val="28"/>
        </w:rPr>
      </w:pPr>
    </w:p>
    <w:p w:rsidR="00C23893" w:rsidRDefault="00C23893" w:rsidP="00C23893">
      <w:pPr>
        <w:rPr>
          <w:b/>
          <w:sz w:val="28"/>
        </w:rPr>
      </w:pPr>
      <w:r>
        <w:rPr>
          <w:b/>
          <w:sz w:val="28"/>
        </w:rPr>
        <w:t>Correspondence – 13 Jackson Place</w:t>
      </w:r>
    </w:p>
    <w:p w:rsidR="00C23893" w:rsidRDefault="00C23893" w:rsidP="00C23893">
      <w:pPr>
        <w:rPr>
          <w:b/>
          <w:sz w:val="28"/>
        </w:rPr>
      </w:pPr>
    </w:p>
    <w:p w:rsidR="00C23893" w:rsidRDefault="00C23893" w:rsidP="00C23893">
      <w:r>
        <w:t>The Committee reviewed correspondence from the homeowner of 13 Jackson Place describing the water issues he has been battling with since he purchased the home five years ago. He states that the water runoff, as a result of a quick melt, has led to flooding his garage many times. Other incidents occur when the water freezes, his driveway becomes full of ice which causes a great safety concern for the residents of the home as well as other visitors. Over the years he has consulted with Town staff many times to determine where all the water is coming from and find a solution to the problem. Also the homeowner is requesting compensation for the damage that the water has caused to his property.</w:t>
      </w:r>
    </w:p>
    <w:p w:rsidR="00C23893" w:rsidRDefault="00C23893" w:rsidP="00C23893"/>
    <w:p w:rsidR="00C23893" w:rsidRDefault="00C23893" w:rsidP="00C23893">
      <w:r>
        <w:t>The Director advised the Committee that his staff has done some investigation of that property and determined that it is not the Town’s infrastructure causing the water issue. He also relayed possible options which the homeowner could attempt to mitigate the water problem at his own expense.</w:t>
      </w:r>
    </w:p>
    <w:p w:rsidR="00C23893" w:rsidRDefault="00C23893" w:rsidP="00C23893"/>
    <w:p w:rsidR="00C23893" w:rsidRPr="00B71CA8" w:rsidRDefault="00C23893" w:rsidP="00C23893">
      <w:r>
        <w:t>After a lengthy discussion, the Committee is advising the Director to relay the possible solutions to the homeowner.</w:t>
      </w:r>
    </w:p>
    <w:p w:rsidR="00C23893" w:rsidRDefault="00C23893" w:rsidP="00C23893">
      <w:pPr>
        <w:rPr>
          <w:b/>
          <w:sz w:val="28"/>
        </w:rPr>
      </w:pPr>
    </w:p>
    <w:p w:rsidR="00C23893" w:rsidRDefault="00C23893" w:rsidP="00C23893">
      <w:pPr>
        <w:rPr>
          <w:b/>
          <w:sz w:val="28"/>
        </w:rPr>
      </w:pPr>
      <w:r>
        <w:rPr>
          <w:b/>
          <w:sz w:val="28"/>
        </w:rPr>
        <w:lastRenderedPageBreak/>
        <w:t>Water Conservation Regulation</w:t>
      </w:r>
    </w:p>
    <w:p w:rsidR="00C23893" w:rsidRDefault="00C23893" w:rsidP="00C23893">
      <w:pPr>
        <w:rPr>
          <w:b/>
          <w:sz w:val="28"/>
        </w:rPr>
      </w:pPr>
    </w:p>
    <w:p w:rsidR="00C23893" w:rsidRDefault="00C23893" w:rsidP="00C23893">
      <w:r>
        <w:t xml:space="preserve">The Director presented to the Committee, a draft copy of a water conservation regulation which he is recommending to be added to the Town of Gander’s bylaws and regulations. By adding this regulation, the residents will only be permitted to do lawn and garden watering during specific times of </w:t>
      </w:r>
      <w:r w:rsidR="006A3CD4">
        <w:t xml:space="preserve">the </w:t>
      </w:r>
      <w:r>
        <w:t>day.</w:t>
      </w:r>
    </w:p>
    <w:p w:rsidR="00C23893" w:rsidRDefault="00C23893" w:rsidP="00C23893"/>
    <w:p w:rsidR="00C23893" w:rsidRDefault="00C23893" w:rsidP="00C23893">
      <w:r>
        <w:t xml:space="preserve">The Committee reviewed the regulation as presented and feels it is premature to enforce this regulation at this time. The Committee would like the Director to notify residents of water conservation during extreme dry periods. </w:t>
      </w:r>
    </w:p>
    <w:p w:rsidR="00C23893" w:rsidRDefault="00C23893" w:rsidP="00C23893">
      <w:pPr>
        <w:rPr>
          <w:b/>
          <w:sz w:val="28"/>
        </w:rPr>
      </w:pPr>
    </w:p>
    <w:p w:rsidR="00C23893" w:rsidRDefault="00C23893" w:rsidP="00C23893">
      <w:pPr>
        <w:rPr>
          <w:b/>
          <w:sz w:val="28"/>
        </w:rPr>
      </w:pPr>
      <w:r>
        <w:rPr>
          <w:b/>
          <w:sz w:val="28"/>
        </w:rPr>
        <w:t>Snow Clearing Markers</w:t>
      </w:r>
    </w:p>
    <w:p w:rsidR="00C23893" w:rsidRDefault="00C23893" w:rsidP="00C23893">
      <w:pPr>
        <w:rPr>
          <w:b/>
          <w:sz w:val="28"/>
        </w:rPr>
      </w:pPr>
    </w:p>
    <w:p w:rsidR="00C23893" w:rsidRDefault="00C23893" w:rsidP="00C23893">
      <w:r>
        <w:t xml:space="preserve">The Committee reviewed the current Municipal Works Policy MW013 which is in place for residents that have property damage resulting from snow clearing operations. </w:t>
      </w:r>
    </w:p>
    <w:p w:rsidR="00C23893" w:rsidRDefault="00C23893" w:rsidP="00C23893"/>
    <w:p w:rsidR="00C23893" w:rsidRDefault="00C23893" w:rsidP="00C23893">
      <w:r>
        <w:t>The Director voiced his concerns about property markers that residents use to prevent property damage. He feels that by placing these markers right at the end of the lawn where it joins the curb it creates challenges to adequately clear catch basins and manholes. If these areas are not cleared properly, it could potentially cause flooding from water build up. In order to maximize the safety of the streets, the Director is recommending a regulation be adopted requiring residents to place snow clearing markers 1 meter back from inside the sidewalk or curb.</w:t>
      </w:r>
    </w:p>
    <w:p w:rsidR="00C23893" w:rsidRDefault="00C23893" w:rsidP="00C23893"/>
    <w:p w:rsidR="00C23893" w:rsidRDefault="00C23893" w:rsidP="00C23893">
      <w:r>
        <w:t>The Committee is in agreement with this proposal and would like the Director to present revisions to this policy at the</w:t>
      </w:r>
      <w:r w:rsidR="006A3CD4">
        <w:t xml:space="preserve"> next Municipal Works Committee meeting.</w:t>
      </w:r>
    </w:p>
    <w:p w:rsidR="00C23893" w:rsidRPr="00AB5788" w:rsidRDefault="00C23893" w:rsidP="00C23893"/>
    <w:p w:rsidR="00C23893" w:rsidRDefault="00C23893" w:rsidP="00C23893">
      <w:pPr>
        <w:rPr>
          <w:b/>
          <w:sz w:val="28"/>
        </w:rPr>
      </w:pPr>
      <w:r>
        <w:rPr>
          <w:b/>
          <w:sz w:val="28"/>
        </w:rPr>
        <w:t>Project Coordinator</w:t>
      </w:r>
    </w:p>
    <w:p w:rsidR="00C23893" w:rsidRDefault="00C23893" w:rsidP="00C23893">
      <w:pPr>
        <w:rPr>
          <w:b/>
          <w:sz w:val="28"/>
        </w:rPr>
      </w:pPr>
    </w:p>
    <w:p w:rsidR="00C23893" w:rsidRDefault="00C23893" w:rsidP="00C23893">
      <w:r>
        <w:t>The Director updated the Committee on inspections that are being carried out at subdivisions around the Town of Gander, which have been going relatively well from the Municipal Works point of view. The Project Coordinator has been making frequent visits to all construction sites to ensure inspectors are interpreting and applying municipal standards consistency and fairly.</w:t>
      </w:r>
    </w:p>
    <w:p w:rsidR="00C23893" w:rsidRDefault="00C23893" w:rsidP="00C23893"/>
    <w:p w:rsidR="00C23893" w:rsidRDefault="00C23893" w:rsidP="00C23893">
      <w:r>
        <w:t>The Committee is pleased to hear that construction projects are being closely monitored for quality and consistency and recommends the Director to keep them updated during this construction season.</w:t>
      </w:r>
    </w:p>
    <w:p w:rsidR="00C23893" w:rsidRPr="00FC4419" w:rsidRDefault="00C23893" w:rsidP="00C23893">
      <w:r>
        <w:t xml:space="preserve"> </w:t>
      </w:r>
    </w:p>
    <w:p w:rsidR="00C23893" w:rsidRDefault="00C23893" w:rsidP="00C23893">
      <w:pPr>
        <w:rPr>
          <w:b/>
          <w:sz w:val="28"/>
        </w:rPr>
      </w:pPr>
      <w:proofErr w:type="spellStart"/>
      <w:r>
        <w:rPr>
          <w:b/>
          <w:sz w:val="28"/>
        </w:rPr>
        <w:t>Quadapalooza</w:t>
      </w:r>
      <w:proofErr w:type="spellEnd"/>
    </w:p>
    <w:p w:rsidR="00C23893" w:rsidRDefault="00C23893" w:rsidP="00C23893">
      <w:pPr>
        <w:rPr>
          <w:b/>
          <w:sz w:val="28"/>
        </w:rPr>
      </w:pPr>
    </w:p>
    <w:p w:rsidR="00DF03B1" w:rsidRDefault="00C23893" w:rsidP="00C23893">
      <w:r>
        <w:t xml:space="preserve">The Director wanted to advise the Committee that the Special Events Committee is seeking support from the Municipal Works Department for preparation for the </w:t>
      </w:r>
      <w:proofErr w:type="spellStart"/>
      <w:r>
        <w:t>Quadapalooza</w:t>
      </w:r>
      <w:proofErr w:type="spellEnd"/>
      <w:r>
        <w:t xml:space="preserve"> event that the Town of Gander will be hosting again this year. </w:t>
      </w:r>
    </w:p>
    <w:p w:rsidR="00C23893" w:rsidRDefault="00C23893" w:rsidP="00C23893">
      <w:r>
        <w:lastRenderedPageBreak/>
        <w:t>The Director wanted confirmation that the Town is still supporting this event and if so, he would direct his staff to have the work carried out.</w:t>
      </w:r>
    </w:p>
    <w:p w:rsidR="00C23893" w:rsidRDefault="00C23893" w:rsidP="00C23893"/>
    <w:p w:rsidR="00C23893" w:rsidRDefault="00C23893" w:rsidP="00C23893">
      <w:r>
        <w:t xml:space="preserve">The Committee advises that the Town is still in support of this event and would like to see it stay in the Town of Gander however, would like the Special Events Committee to meet with the </w:t>
      </w:r>
      <w:proofErr w:type="spellStart"/>
      <w:r>
        <w:t>Quadapalooza</w:t>
      </w:r>
      <w:proofErr w:type="spellEnd"/>
      <w:r>
        <w:t xml:space="preserve"> Committee to inform them on the cost that the Town is incurring for this event.</w:t>
      </w:r>
    </w:p>
    <w:p w:rsidR="00DF03B1" w:rsidRDefault="00DF03B1" w:rsidP="00C23893"/>
    <w:p w:rsidR="00DF03B1" w:rsidRPr="003C5390" w:rsidRDefault="001C6925" w:rsidP="00C23893">
      <w:r w:rsidRPr="003C5390">
        <w:t>A discussion took place on whether this item should be coming back to Council after already being approved.  The CAO said that he wanted to make sure Council is aware of the level of commitment.</w:t>
      </w:r>
    </w:p>
    <w:p w:rsidR="00C23893" w:rsidRDefault="00C23893" w:rsidP="00C23893"/>
    <w:p w:rsidR="00C23893" w:rsidRDefault="00C23893" w:rsidP="00C23893">
      <w:pPr>
        <w:rPr>
          <w:b/>
          <w:sz w:val="28"/>
        </w:rPr>
      </w:pPr>
      <w:r w:rsidRPr="00421BDE">
        <w:rPr>
          <w:b/>
          <w:sz w:val="28"/>
        </w:rPr>
        <w:t xml:space="preserve">Water Results – </w:t>
      </w:r>
      <w:proofErr w:type="spellStart"/>
      <w:r w:rsidRPr="00421BDE">
        <w:rPr>
          <w:b/>
          <w:sz w:val="28"/>
        </w:rPr>
        <w:t>Chloramination</w:t>
      </w:r>
      <w:proofErr w:type="spellEnd"/>
      <w:r w:rsidRPr="00421BDE">
        <w:rPr>
          <w:b/>
          <w:sz w:val="28"/>
        </w:rPr>
        <w:t xml:space="preserve"> Pilot Project</w:t>
      </w:r>
    </w:p>
    <w:p w:rsidR="00C23893" w:rsidRDefault="00C23893" w:rsidP="00C23893">
      <w:pPr>
        <w:rPr>
          <w:b/>
          <w:sz w:val="28"/>
        </w:rPr>
      </w:pPr>
    </w:p>
    <w:p w:rsidR="00C23893" w:rsidRDefault="00C23893" w:rsidP="00C23893">
      <w:r>
        <w:t xml:space="preserve">The Director updated the Committee on the most recent water results from various locations throughout Town. He advised that the results look very promising as chlorine residuals have increased and the amount of </w:t>
      </w:r>
      <w:proofErr w:type="spellStart"/>
      <w:r>
        <w:t>Haloacetic</w:t>
      </w:r>
      <w:proofErr w:type="spellEnd"/>
      <w:r>
        <w:t xml:space="preserve"> Acids that are present in our drinking water have decreased. </w:t>
      </w:r>
    </w:p>
    <w:p w:rsidR="00C23893" w:rsidRDefault="00C23893" w:rsidP="00C23893"/>
    <w:p w:rsidR="00C23893" w:rsidRPr="00421BDE" w:rsidRDefault="00C23893" w:rsidP="00C23893">
      <w:r>
        <w:t xml:space="preserve">The Director recommends extending this project for another </w:t>
      </w:r>
      <w:r w:rsidR="00B43F0E">
        <w:t>six (6)</w:t>
      </w:r>
      <w:r>
        <w:t xml:space="preserve"> weeks since the results thus far are showing improvements to water quality.</w:t>
      </w:r>
    </w:p>
    <w:p w:rsidR="00C23893" w:rsidRDefault="00C23893" w:rsidP="00C23893">
      <w:pPr>
        <w:rPr>
          <w:b/>
          <w:u w:val="single"/>
        </w:rPr>
      </w:pPr>
    </w:p>
    <w:p w:rsidR="00C23893" w:rsidRPr="00DF03B1" w:rsidRDefault="00C23893" w:rsidP="00C23893">
      <w:r w:rsidRPr="00DF03B1">
        <w:t xml:space="preserve">S. Burbridge and G. Whitt left the </w:t>
      </w:r>
      <w:r w:rsidR="00DF03B1" w:rsidRPr="00DF03B1">
        <w:t xml:space="preserve">Committee </w:t>
      </w:r>
      <w:r w:rsidRPr="00DF03B1">
        <w:t>meeting at 4:35 p.m.</w:t>
      </w:r>
    </w:p>
    <w:p w:rsidR="00C23893" w:rsidRDefault="00C23893" w:rsidP="00C23893">
      <w:pPr>
        <w:rPr>
          <w:b/>
          <w:u w:val="single"/>
        </w:rPr>
      </w:pPr>
    </w:p>
    <w:p w:rsidR="00C23893" w:rsidRDefault="00C23893" w:rsidP="00C23893">
      <w:pPr>
        <w:rPr>
          <w:b/>
          <w:u w:val="single"/>
        </w:rPr>
      </w:pPr>
    </w:p>
    <w:p w:rsidR="00C23893" w:rsidRPr="003B44FD" w:rsidRDefault="00C23893" w:rsidP="00C23893">
      <w:pPr>
        <w:rPr>
          <w:b/>
          <w:u w:val="single"/>
        </w:rPr>
      </w:pPr>
      <w:r w:rsidRPr="00416022">
        <w:rPr>
          <w:b/>
          <w:u w:val="single"/>
        </w:rPr>
        <w:t>ENGINEERING</w:t>
      </w:r>
    </w:p>
    <w:p w:rsidR="00C23893" w:rsidRDefault="00C23893" w:rsidP="00C23893"/>
    <w:p w:rsidR="00C23893" w:rsidRDefault="00C23893" w:rsidP="00C23893">
      <w:pPr>
        <w:rPr>
          <w:b/>
          <w:sz w:val="28"/>
        </w:rPr>
      </w:pPr>
      <w:r>
        <w:rPr>
          <w:b/>
          <w:sz w:val="28"/>
        </w:rPr>
        <w:t xml:space="preserve">Accessory </w:t>
      </w:r>
      <w:r w:rsidRPr="00785786">
        <w:rPr>
          <w:b/>
          <w:sz w:val="28"/>
        </w:rPr>
        <w:t>Building Regulations</w:t>
      </w:r>
      <w:r>
        <w:rPr>
          <w:b/>
          <w:sz w:val="28"/>
        </w:rPr>
        <w:t xml:space="preserve"> </w:t>
      </w:r>
    </w:p>
    <w:p w:rsidR="00C23893" w:rsidRDefault="00C23893" w:rsidP="00C23893">
      <w:pPr>
        <w:rPr>
          <w:b/>
          <w:sz w:val="28"/>
        </w:rPr>
      </w:pPr>
    </w:p>
    <w:p w:rsidR="00C23893" w:rsidRDefault="00C23893" w:rsidP="00C23893">
      <w:r>
        <w:t xml:space="preserve">The Committee revisited a request from a resident to construct an accessory building on property zoned Rural.  The resident currently owns approximately 26 acres and has selected a location for the building that they feel would have no negative impact on their neighbors.  </w:t>
      </w:r>
    </w:p>
    <w:p w:rsidR="00C23893" w:rsidRDefault="00C23893" w:rsidP="00C23893"/>
    <w:p w:rsidR="00C23893" w:rsidRDefault="00C23893" w:rsidP="00C23893">
      <w:r>
        <w:t xml:space="preserve">The Committee was in agreement with this request however a revision to the current Accessory Building Regulations would have to be made to accommodate the structure.  </w:t>
      </w:r>
    </w:p>
    <w:p w:rsidR="00C23893" w:rsidRDefault="00C23893" w:rsidP="00C23893"/>
    <w:p w:rsidR="00C23893" w:rsidRDefault="00C23893" w:rsidP="00C23893">
      <w:r>
        <w:t xml:space="preserve">The Committee presents for its first reading the revised Accessory Building Regulations as attached.  </w:t>
      </w:r>
    </w:p>
    <w:p w:rsidR="00C23893" w:rsidRDefault="00C23893" w:rsidP="00C23893"/>
    <w:p w:rsidR="00B43F0E" w:rsidRDefault="00B43F0E" w:rsidP="00C23893"/>
    <w:p w:rsidR="00B43F0E" w:rsidRDefault="00B43F0E" w:rsidP="00C23893"/>
    <w:p w:rsidR="00B43F0E" w:rsidRDefault="00B43F0E" w:rsidP="00C23893"/>
    <w:p w:rsidR="00B43F0E" w:rsidRDefault="00B43F0E" w:rsidP="00C23893"/>
    <w:p w:rsidR="00B43F0E" w:rsidRDefault="00B43F0E" w:rsidP="00C23893"/>
    <w:p w:rsidR="00C23893" w:rsidRPr="0069334F" w:rsidRDefault="00C23893" w:rsidP="00C23893">
      <w:pPr>
        <w:rPr>
          <w:b/>
        </w:rPr>
      </w:pPr>
      <w:r w:rsidRPr="00885429">
        <w:rPr>
          <w:b/>
          <w:sz w:val="28"/>
          <w:szCs w:val="28"/>
        </w:rPr>
        <w:lastRenderedPageBreak/>
        <w:t>Political Signage Regulations, 2</w:t>
      </w:r>
      <w:r w:rsidRPr="00885429">
        <w:rPr>
          <w:b/>
          <w:sz w:val="28"/>
          <w:szCs w:val="28"/>
          <w:vertAlign w:val="superscript"/>
        </w:rPr>
        <w:t>nd</w:t>
      </w:r>
      <w:r w:rsidRPr="00885429">
        <w:rPr>
          <w:b/>
          <w:sz w:val="28"/>
          <w:szCs w:val="28"/>
        </w:rPr>
        <w:t xml:space="preserve"> Reading </w:t>
      </w:r>
    </w:p>
    <w:p w:rsidR="00C23893" w:rsidRDefault="00C23893" w:rsidP="00C23893">
      <w:pPr>
        <w:rPr>
          <w:b/>
          <w:sz w:val="28"/>
          <w:szCs w:val="28"/>
        </w:rPr>
      </w:pPr>
    </w:p>
    <w:p w:rsidR="00C23893" w:rsidRDefault="00C23893" w:rsidP="00C23893">
      <w:r>
        <w:t xml:space="preserve">The Committee reviewed comments received from the recently advertised proposed changes to the Town of Gander’s Sign Regulations.   The proposed amendment would allow signs for federal and provincial election campaigns for the length of the campaigns.  Our current policy does not allow signs to be put up until 30 days before the election. </w:t>
      </w:r>
    </w:p>
    <w:p w:rsidR="00C23893" w:rsidRDefault="00C23893" w:rsidP="00C23893"/>
    <w:p w:rsidR="00C23893" w:rsidRDefault="00C23893" w:rsidP="00C23893">
      <w:r>
        <w:t>The Committee had a discussion regarding the proposed revisions to this regulation however, could not reach a consensus therefore; the Committee is recommending this item be forwarded to the next regular meeting of Council.</w:t>
      </w:r>
    </w:p>
    <w:p w:rsidR="00C23893" w:rsidRDefault="00C23893" w:rsidP="00C23893"/>
    <w:p w:rsidR="00B43F0E" w:rsidRPr="00B43F0E" w:rsidRDefault="00B43F0E" w:rsidP="00C23893">
      <w:pPr>
        <w:rPr>
          <w:b/>
          <w:sz w:val="26"/>
          <w:szCs w:val="26"/>
        </w:rPr>
      </w:pPr>
      <w:r w:rsidRPr="00B43F0E">
        <w:rPr>
          <w:b/>
          <w:sz w:val="26"/>
          <w:szCs w:val="26"/>
        </w:rPr>
        <w:t>Motion #15-196</w:t>
      </w:r>
    </w:p>
    <w:p w:rsidR="00B43F0E" w:rsidRPr="00B43F0E" w:rsidRDefault="00B43F0E" w:rsidP="00C23893">
      <w:pPr>
        <w:rPr>
          <w:b/>
          <w:sz w:val="26"/>
          <w:szCs w:val="26"/>
        </w:rPr>
      </w:pPr>
      <w:r w:rsidRPr="00B43F0E">
        <w:rPr>
          <w:b/>
          <w:sz w:val="26"/>
          <w:szCs w:val="26"/>
        </w:rPr>
        <w:t>Political Signage Regulations, 2</w:t>
      </w:r>
      <w:r w:rsidRPr="00B43F0E">
        <w:rPr>
          <w:b/>
          <w:sz w:val="26"/>
          <w:szCs w:val="26"/>
          <w:vertAlign w:val="superscript"/>
        </w:rPr>
        <w:t>nd</w:t>
      </w:r>
      <w:r w:rsidRPr="00B43F0E">
        <w:rPr>
          <w:b/>
          <w:sz w:val="26"/>
          <w:szCs w:val="26"/>
        </w:rPr>
        <w:t xml:space="preserve"> Reading</w:t>
      </w:r>
    </w:p>
    <w:p w:rsidR="00B43F0E" w:rsidRDefault="00B43F0E" w:rsidP="00C23893"/>
    <w:p w:rsidR="00B43F0E" w:rsidRDefault="00B43F0E" w:rsidP="00C23893">
      <w:r>
        <w:t xml:space="preserve">Moved by </w:t>
      </w:r>
      <w:proofErr w:type="spellStart"/>
      <w:r>
        <w:t>Councillor</w:t>
      </w:r>
      <w:proofErr w:type="spellEnd"/>
      <w:r>
        <w:t xml:space="preserve"> Parrott and seconded by </w:t>
      </w:r>
      <w:proofErr w:type="spellStart"/>
      <w:r>
        <w:t>Councillor</w:t>
      </w:r>
      <w:proofErr w:type="spellEnd"/>
      <w:r>
        <w:t xml:space="preserve"> Anstey adoption of the modified </w:t>
      </w:r>
      <w:r w:rsidR="004F1F7B">
        <w:t>S</w:t>
      </w:r>
      <w:r>
        <w:t xml:space="preserve">ign </w:t>
      </w:r>
      <w:r w:rsidR="004F1F7B">
        <w:t>R</w:t>
      </w:r>
      <w:r>
        <w:t>egulations, as attached.</w:t>
      </w:r>
    </w:p>
    <w:p w:rsidR="00B43F0E" w:rsidRDefault="00B43F0E" w:rsidP="00C23893"/>
    <w:p w:rsidR="00B43F0E" w:rsidRDefault="00B43F0E" w:rsidP="00C23893">
      <w:r>
        <w:tab/>
      </w:r>
      <w:r>
        <w:tab/>
        <w:t xml:space="preserve">In </w:t>
      </w:r>
      <w:proofErr w:type="spellStart"/>
      <w:r>
        <w:t>Favour</w:t>
      </w:r>
      <w:proofErr w:type="spellEnd"/>
      <w:r>
        <w:t>:</w:t>
      </w:r>
      <w:r>
        <w:tab/>
        <w:t>5</w:t>
      </w:r>
      <w:r>
        <w:tab/>
        <w:t>Opposing:</w:t>
      </w:r>
      <w:r>
        <w:tab/>
        <w:t>1</w:t>
      </w:r>
      <w:r w:rsidR="00F51FB3">
        <w:t xml:space="preserve"> – </w:t>
      </w:r>
      <w:proofErr w:type="spellStart"/>
      <w:r w:rsidR="00F51FB3">
        <w:t>Councillor</w:t>
      </w:r>
      <w:proofErr w:type="spellEnd"/>
      <w:r w:rsidR="00F51FB3">
        <w:t xml:space="preserve"> Parrott</w:t>
      </w:r>
    </w:p>
    <w:p w:rsidR="00B43F0E" w:rsidRDefault="00B43F0E" w:rsidP="00C23893"/>
    <w:p w:rsidR="00B43F0E" w:rsidRDefault="00B43F0E" w:rsidP="00C23893">
      <w:r w:rsidRPr="00B43F0E">
        <w:rPr>
          <w:b/>
        </w:rPr>
        <w:t>Decision:</w:t>
      </w:r>
      <w:r>
        <w:tab/>
        <w:t>Motion carried.</w:t>
      </w:r>
    </w:p>
    <w:p w:rsidR="00B43F0E" w:rsidRDefault="00B43F0E" w:rsidP="00C23893"/>
    <w:p w:rsidR="00C23893" w:rsidRPr="00AB5788" w:rsidRDefault="00C23893" w:rsidP="00C23893">
      <w:pPr>
        <w:rPr>
          <w:b/>
          <w:sz w:val="28"/>
        </w:rPr>
      </w:pPr>
      <w:proofErr w:type="gramStart"/>
      <w:r w:rsidRPr="00AB5788">
        <w:rPr>
          <w:b/>
          <w:sz w:val="28"/>
        </w:rPr>
        <w:t>Invoice – Professional Grading &amp; Contracting Ltd.</w:t>
      </w:r>
      <w:proofErr w:type="gramEnd"/>
    </w:p>
    <w:p w:rsidR="00C23893" w:rsidRDefault="00C23893" w:rsidP="00C23893">
      <w:pPr>
        <w:rPr>
          <w:b/>
          <w:sz w:val="28"/>
        </w:rPr>
      </w:pPr>
    </w:p>
    <w:p w:rsidR="00C23893" w:rsidRDefault="00C23893" w:rsidP="00C23893">
      <w:r>
        <w:t xml:space="preserve">The Committee reviewed the invoice from Professional Grading &amp; Contracting Ltd. and the Director advised that this contract payment is slightly over budget due to some unforeseen excavation work however; indicated that the project is nearing completion as the contractor is cleaning the site and reinstating the landscaping.  </w:t>
      </w:r>
    </w:p>
    <w:p w:rsidR="00C23893" w:rsidRDefault="00C23893" w:rsidP="00C23893"/>
    <w:p w:rsidR="00C23893" w:rsidRPr="003B44FD" w:rsidRDefault="00C23893" w:rsidP="00C23893">
      <w:r>
        <w:t>The Committee recommends that the invoice be paid and forwards it to the Finance Committee for its review and consideration.</w:t>
      </w:r>
    </w:p>
    <w:p w:rsidR="00C23893" w:rsidRDefault="00C23893" w:rsidP="00C23893">
      <w:pPr>
        <w:rPr>
          <w:b/>
          <w:u w:val="single"/>
        </w:rPr>
      </w:pPr>
    </w:p>
    <w:p w:rsidR="00C23893" w:rsidRDefault="00C23893" w:rsidP="00C23893">
      <w:pPr>
        <w:rPr>
          <w:b/>
          <w:sz w:val="28"/>
          <w:szCs w:val="28"/>
        </w:rPr>
      </w:pPr>
      <w:r>
        <w:rPr>
          <w:b/>
          <w:sz w:val="28"/>
          <w:szCs w:val="28"/>
        </w:rPr>
        <w:t>Discretionary Notice – 34-36 Elizabeth Drive</w:t>
      </w:r>
    </w:p>
    <w:p w:rsidR="00C23893" w:rsidRDefault="00C23893" w:rsidP="00C23893">
      <w:pPr>
        <w:rPr>
          <w:b/>
          <w:sz w:val="28"/>
          <w:szCs w:val="28"/>
        </w:rPr>
      </w:pPr>
    </w:p>
    <w:p w:rsidR="00C23893" w:rsidRDefault="00C23893" w:rsidP="00C23893">
      <w:pPr>
        <w:rPr>
          <w:szCs w:val="28"/>
        </w:rPr>
      </w:pPr>
      <w:r>
        <w:rPr>
          <w:szCs w:val="28"/>
        </w:rPr>
        <w:t>The Committee reviewed a development application to renovate an existing building to construct two self-contained apartment units on Elizabeth Drive</w:t>
      </w:r>
    </w:p>
    <w:p w:rsidR="00C23893" w:rsidRDefault="00C23893" w:rsidP="00C23893">
      <w:pPr>
        <w:rPr>
          <w:b/>
          <w:sz w:val="28"/>
          <w:szCs w:val="28"/>
        </w:rPr>
      </w:pPr>
    </w:p>
    <w:p w:rsidR="00C23893" w:rsidRDefault="00C23893" w:rsidP="00C23893">
      <w:r>
        <w:t xml:space="preserve">No objections were received by the deadline provided and the Director advised that it met all of the Town of Gander’s Development Regulations. </w:t>
      </w:r>
    </w:p>
    <w:p w:rsidR="007D6985" w:rsidRDefault="007D6985" w:rsidP="00C23893"/>
    <w:p w:rsidR="007D6985" w:rsidRDefault="007D6985" w:rsidP="00C23893"/>
    <w:p w:rsidR="007D6985" w:rsidRDefault="007D6985" w:rsidP="00C23893"/>
    <w:p w:rsidR="007D6985" w:rsidRDefault="007D6985" w:rsidP="00C23893"/>
    <w:p w:rsidR="007D6985" w:rsidRPr="007D6985" w:rsidRDefault="007D6985" w:rsidP="00C23893">
      <w:pPr>
        <w:rPr>
          <w:b/>
          <w:sz w:val="26"/>
          <w:szCs w:val="26"/>
        </w:rPr>
      </w:pPr>
      <w:r w:rsidRPr="007D6985">
        <w:rPr>
          <w:b/>
          <w:sz w:val="26"/>
          <w:szCs w:val="26"/>
        </w:rPr>
        <w:lastRenderedPageBreak/>
        <w:t>Motion #15-197</w:t>
      </w:r>
    </w:p>
    <w:p w:rsidR="007D6985" w:rsidRPr="007D6985" w:rsidRDefault="007D6985" w:rsidP="00C23893">
      <w:pPr>
        <w:rPr>
          <w:b/>
          <w:sz w:val="26"/>
          <w:szCs w:val="26"/>
        </w:rPr>
      </w:pPr>
      <w:r w:rsidRPr="007D6985">
        <w:rPr>
          <w:b/>
          <w:sz w:val="26"/>
          <w:szCs w:val="26"/>
        </w:rPr>
        <w:t>Discretionary Notice – 34 - 36 Elizabeth Drive</w:t>
      </w:r>
    </w:p>
    <w:p w:rsidR="007D6985" w:rsidRDefault="007D6985" w:rsidP="00C23893"/>
    <w:p w:rsidR="00C23893" w:rsidRDefault="007D6985" w:rsidP="00C23893">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w:t>
      </w:r>
      <w:proofErr w:type="spellStart"/>
      <w:r>
        <w:rPr>
          <w:szCs w:val="28"/>
        </w:rPr>
        <w:t>McBreairty</w:t>
      </w:r>
      <w:proofErr w:type="spellEnd"/>
      <w:r w:rsidR="00C23893">
        <w:rPr>
          <w:szCs w:val="28"/>
        </w:rPr>
        <w:t xml:space="preserve"> approval for the discretionary notice for 34-36 Elizabeth Drive, as attached.</w:t>
      </w:r>
    </w:p>
    <w:p w:rsidR="00BA2E5D" w:rsidRDefault="00BA2E5D" w:rsidP="00C23893">
      <w:pPr>
        <w:rPr>
          <w:szCs w:val="28"/>
        </w:rPr>
      </w:pPr>
    </w:p>
    <w:p w:rsidR="00BA2E5D" w:rsidRDefault="00BA2E5D" w:rsidP="00C23893">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6</w:t>
      </w:r>
      <w:r>
        <w:rPr>
          <w:szCs w:val="28"/>
        </w:rPr>
        <w:tab/>
        <w:t>Opposing:</w:t>
      </w:r>
      <w:r>
        <w:rPr>
          <w:szCs w:val="28"/>
        </w:rPr>
        <w:tab/>
        <w:t>0</w:t>
      </w:r>
    </w:p>
    <w:p w:rsidR="00BA2E5D" w:rsidRDefault="00BA2E5D" w:rsidP="00C23893">
      <w:pPr>
        <w:rPr>
          <w:szCs w:val="28"/>
        </w:rPr>
      </w:pPr>
    </w:p>
    <w:p w:rsidR="00BA2E5D" w:rsidRPr="003B44FD" w:rsidRDefault="00BA2E5D" w:rsidP="00C23893">
      <w:pPr>
        <w:rPr>
          <w:szCs w:val="28"/>
        </w:rPr>
      </w:pPr>
      <w:r w:rsidRPr="00BA2E5D">
        <w:rPr>
          <w:b/>
          <w:szCs w:val="28"/>
        </w:rPr>
        <w:t>Decision:</w:t>
      </w:r>
      <w:r>
        <w:rPr>
          <w:szCs w:val="28"/>
        </w:rPr>
        <w:tab/>
        <w:t>Motion carried.</w:t>
      </w:r>
    </w:p>
    <w:p w:rsidR="00C23893" w:rsidRDefault="00C23893" w:rsidP="00C23893">
      <w:pPr>
        <w:rPr>
          <w:b/>
          <w:sz w:val="28"/>
          <w:szCs w:val="28"/>
        </w:rPr>
      </w:pPr>
    </w:p>
    <w:p w:rsidR="00C23893" w:rsidRDefault="00C23893" w:rsidP="00C23893">
      <w:pPr>
        <w:rPr>
          <w:b/>
          <w:bCs/>
          <w:sz w:val="28"/>
          <w:szCs w:val="28"/>
        </w:rPr>
      </w:pPr>
      <w:r>
        <w:rPr>
          <w:b/>
          <w:bCs/>
          <w:sz w:val="28"/>
          <w:szCs w:val="28"/>
        </w:rPr>
        <w:t xml:space="preserve">Hughes Street – </w:t>
      </w:r>
      <w:proofErr w:type="spellStart"/>
      <w:r>
        <w:rPr>
          <w:b/>
          <w:bCs/>
          <w:sz w:val="28"/>
          <w:szCs w:val="28"/>
        </w:rPr>
        <w:t>Eastgate</w:t>
      </w:r>
      <w:proofErr w:type="spellEnd"/>
      <w:r>
        <w:rPr>
          <w:b/>
          <w:bCs/>
          <w:sz w:val="28"/>
          <w:szCs w:val="28"/>
        </w:rPr>
        <w:t xml:space="preserve"> Retirement Park </w:t>
      </w:r>
    </w:p>
    <w:p w:rsidR="00C23893" w:rsidRDefault="00C23893" w:rsidP="00C23893">
      <w:pPr>
        <w:rPr>
          <w:b/>
          <w:bCs/>
          <w:sz w:val="28"/>
          <w:szCs w:val="28"/>
        </w:rPr>
      </w:pPr>
    </w:p>
    <w:p w:rsidR="00C23893" w:rsidRDefault="00C23893" w:rsidP="00C23893">
      <w:r>
        <w:t xml:space="preserve">The Committee reviewed correspondence from </w:t>
      </w:r>
      <w:proofErr w:type="spellStart"/>
      <w:r>
        <w:t>Cecon</w:t>
      </w:r>
      <w:proofErr w:type="spellEnd"/>
      <w:r>
        <w:t xml:space="preserve"> Development Corporation, to Council, requesting that building permits </w:t>
      </w:r>
      <w:proofErr w:type="gramStart"/>
      <w:r>
        <w:t>be</w:t>
      </w:r>
      <w:proofErr w:type="gramEnd"/>
      <w:r>
        <w:t xml:space="preserve"> issued to a private developer for the construction of residential units upon partial completion of Phase 2A of </w:t>
      </w:r>
      <w:proofErr w:type="spellStart"/>
      <w:r>
        <w:t>Eastgate</w:t>
      </w:r>
      <w:proofErr w:type="spellEnd"/>
      <w:r>
        <w:t xml:space="preserve"> Development.  More specifically, that building permits be issued prior to the installation of curb and asphalt provided all other requirements of the development agreement had been met.  This request was based on the premise that one builder would be constructing the units, they would remain the sole owner upon completion and that all parties would be in agreement that no occupancy permits would be issued until such time as the curb and base course of asphalt had been placed.</w:t>
      </w:r>
    </w:p>
    <w:p w:rsidR="00C23893" w:rsidRDefault="00C23893" w:rsidP="00C23893"/>
    <w:p w:rsidR="00C23893" w:rsidRDefault="00C23893" w:rsidP="00C23893">
      <w:r>
        <w:t>The Committee had a lengthy discussion about the request and explored ways to accommodate it without having a negative effect on future developments and being fair to other contractors and developers.  It was decided that the request, if accommodated would be in direct contravention of the existing design standards for streets and subdivisions and the Committee is not recommending revisions to that document at this time.     </w:t>
      </w:r>
    </w:p>
    <w:p w:rsidR="00C23893" w:rsidRDefault="00C23893" w:rsidP="00C23893">
      <w:pPr>
        <w:rPr>
          <w:b/>
          <w:sz w:val="28"/>
          <w:szCs w:val="28"/>
        </w:rPr>
      </w:pPr>
    </w:p>
    <w:p w:rsidR="00C23893" w:rsidRDefault="00C23893" w:rsidP="00C23893">
      <w:pPr>
        <w:rPr>
          <w:b/>
          <w:sz w:val="28"/>
          <w:szCs w:val="28"/>
        </w:rPr>
      </w:pPr>
      <w:r>
        <w:rPr>
          <w:b/>
          <w:sz w:val="28"/>
          <w:szCs w:val="28"/>
        </w:rPr>
        <w:t>Discretionary Notice – Roe Ave</w:t>
      </w:r>
      <w:proofErr w:type="gramStart"/>
      <w:r>
        <w:rPr>
          <w:b/>
          <w:sz w:val="28"/>
          <w:szCs w:val="28"/>
        </w:rPr>
        <w:t>./</w:t>
      </w:r>
      <w:proofErr w:type="gramEnd"/>
      <w:r>
        <w:rPr>
          <w:b/>
          <w:sz w:val="28"/>
          <w:szCs w:val="28"/>
        </w:rPr>
        <w:t>Cooper Blvd.</w:t>
      </w:r>
    </w:p>
    <w:p w:rsidR="00C23893" w:rsidRDefault="00C23893" w:rsidP="00C23893">
      <w:pPr>
        <w:rPr>
          <w:b/>
          <w:sz w:val="28"/>
          <w:szCs w:val="28"/>
        </w:rPr>
      </w:pPr>
    </w:p>
    <w:p w:rsidR="00C23893" w:rsidRDefault="00C23893" w:rsidP="00C23893">
      <w:r>
        <w:t>The Committee reviewed a development application to occupy part of the property at 5 Roe Avenue for the purpose of operating a Gas Bar and Convenience Store. The Committee also reviewed the site plan that was attached to the application and noted that the parking lot was shown on Town owned land.</w:t>
      </w:r>
    </w:p>
    <w:p w:rsidR="00C23893" w:rsidRDefault="00C23893" w:rsidP="00C23893"/>
    <w:p w:rsidR="00C23893" w:rsidRDefault="00C23893" w:rsidP="00C23893">
      <w:r>
        <w:t>The Committee discussed the proposal and is not in agreement with the allowing this business to operate at this location. The concern was raised of the amount of traffic congestion that is already experienced in that area, adding another business to this property would not be suitable as it only has one controlled exit.</w:t>
      </w:r>
    </w:p>
    <w:p w:rsidR="00C23893" w:rsidRDefault="00C23893" w:rsidP="00C23893"/>
    <w:p w:rsidR="00C23893" w:rsidRDefault="00C23893" w:rsidP="00C23893">
      <w:r>
        <w:t>The Committee is recommending that the Director relay this information to the applicant and possibly suggest other locations that would be more suitable for this business.</w:t>
      </w:r>
    </w:p>
    <w:p w:rsidR="00C23893" w:rsidRDefault="00C23893" w:rsidP="00C23893"/>
    <w:p w:rsidR="00F94707" w:rsidRDefault="00F94707" w:rsidP="00C23893"/>
    <w:p w:rsidR="00F94707" w:rsidRPr="00F94707" w:rsidRDefault="00F94707" w:rsidP="00C23893">
      <w:pPr>
        <w:rPr>
          <w:b/>
          <w:sz w:val="26"/>
          <w:szCs w:val="26"/>
        </w:rPr>
      </w:pPr>
      <w:r w:rsidRPr="00F94707">
        <w:rPr>
          <w:b/>
          <w:sz w:val="26"/>
          <w:szCs w:val="26"/>
        </w:rPr>
        <w:lastRenderedPageBreak/>
        <w:t>Motion #15-198</w:t>
      </w:r>
    </w:p>
    <w:p w:rsidR="00F94707" w:rsidRPr="00F94707" w:rsidRDefault="00F94707" w:rsidP="00C23893">
      <w:pPr>
        <w:rPr>
          <w:b/>
          <w:sz w:val="26"/>
          <w:szCs w:val="26"/>
        </w:rPr>
      </w:pPr>
      <w:proofErr w:type="gramStart"/>
      <w:r w:rsidRPr="00F94707">
        <w:rPr>
          <w:b/>
          <w:sz w:val="26"/>
          <w:szCs w:val="26"/>
        </w:rPr>
        <w:t>Discretionary Notice – Roe Avenue/Cooper Blvd.</w:t>
      </w:r>
      <w:proofErr w:type="gramEnd"/>
    </w:p>
    <w:p w:rsidR="00F94707" w:rsidRDefault="00F94707" w:rsidP="00C23893"/>
    <w:p w:rsidR="00C23893" w:rsidRDefault="00F94707" w:rsidP="00C23893">
      <w:r>
        <w:t xml:space="preserve">Moved by </w:t>
      </w:r>
      <w:proofErr w:type="spellStart"/>
      <w:r>
        <w:t>Councillor</w:t>
      </w:r>
      <w:proofErr w:type="spellEnd"/>
      <w:r>
        <w:t xml:space="preserve"> Parrott and seconded by </w:t>
      </w:r>
      <w:proofErr w:type="spellStart"/>
      <w:r>
        <w:t>Councillor</w:t>
      </w:r>
      <w:proofErr w:type="spellEnd"/>
      <w:r>
        <w:t xml:space="preserve"> Anstey</w:t>
      </w:r>
      <w:r w:rsidR="00C23893">
        <w:t xml:space="preserve"> that the Development Application for 5 Roe Avenue be rejected.</w:t>
      </w:r>
    </w:p>
    <w:p w:rsidR="00F94707" w:rsidRDefault="00F94707" w:rsidP="00C23893"/>
    <w:p w:rsidR="00F94707" w:rsidRDefault="00F94707" w:rsidP="00C23893">
      <w:r>
        <w:tab/>
      </w:r>
      <w:r>
        <w:tab/>
        <w:t xml:space="preserve">In </w:t>
      </w:r>
      <w:proofErr w:type="spellStart"/>
      <w:r>
        <w:t>Favour</w:t>
      </w:r>
      <w:proofErr w:type="spellEnd"/>
      <w:r>
        <w:t>:</w:t>
      </w:r>
      <w:r>
        <w:tab/>
        <w:t>6</w:t>
      </w:r>
      <w:r>
        <w:tab/>
        <w:t>Opposing:</w:t>
      </w:r>
      <w:r>
        <w:tab/>
        <w:t>0</w:t>
      </w:r>
    </w:p>
    <w:p w:rsidR="00F94707" w:rsidRDefault="00F94707" w:rsidP="00C23893"/>
    <w:p w:rsidR="00F94707" w:rsidRDefault="00F94707" w:rsidP="00C23893">
      <w:r w:rsidRPr="00F94707">
        <w:rPr>
          <w:b/>
        </w:rPr>
        <w:t>Decision:</w:t>
      </w:r>
      <w:r>
        <w:tab/>
        <w:t>Motion carried.</w:t>
      </w:r>
    </w:p>
    <w:p w:rsidR="00C23893" w:rsidRPr="00265827" w:rsidRDefault="00C23893" w:rsidP="00C23893"/>
    <w:p w:rsidR="00C23893" w:rsidRDefault="00C23893" w:rsidP="00C23893">
      <w:pPr>
        <w:rPr>
          <w:b/>
          <w:sz w:val="28"/>
          <w:szCs w:val="28"/>
        </w:rPr>
      </w:pPr>
      <w:r>
        <w:rPr>
          <w:b/>
          <w:sz w:val="28"/>
          <w:szCs w:val="28"/>
        </w:rPr>
        <w:t>Variance Report</w:t>
      </w:r>
    </w:p>
    <w:p w:rsidR="00C23893" w:rsidRDefault="00C23893" w:rsidP="00C23893">
      <w:pPr>
        <w:rPr>
          <w:b/>
          <w:sz w:val="28"/>
          <w:szCs w:val="28"/>
        </w:rPr>
      </w:pPr>
    </w:p>
    <w:p w:rsidR="00C23893" w:rsidRDefault="00C23893" w:rsidP="00C23893">
      <w:pPr>
        <w:rPr>
          <w:b/>
          <w:sz w:val="28"/>
          <w:szCs w:val="28"/>
        </w:rPr>
      </w:pPr>
      <w:r>
        <w:t xml:space="preserve">The Committee reviewed the departmental variance report to the end of June 2015. The total budget was $10,251.00 over and can be attributed to the lower than anticipated housing construction this season, as well as, some unbudgeted office renovations.  The Committee has forwarded this variance report to the Finance Committee for their review and consideration.  </w:t>
      </w:r>
    </w:p>
    <w:p w:rsidR="00C23893" w:rsidRDefault="00C23893" w:rsidP="00C23893">
      <w:pPr>
        <w:rPr>
          <w:b/>
          <w:sz w:val="28"/>
          <w:szCs w:val="28"/>
        </w:rPr>
      </w:pPr>
    </w:p>
    <w:p w:rsidR="00C23893" w:rsidRDefault="00C23893" w:rsidP="00C23893">
      <w:pPr>
        <w:rPr>
          <w:b/>
          <w:sz w:val="28"/>
          <w:szCs w:val="28"/>
        </w:rPr>
      </w:pPr>
      <w:r>
        <w:rPr>
          <w:b/>
          <w:sz w:val="28"/>
          <w:szCs w:val="28"/>
        </w:rPr>
        <w:t>Sanitary Sewer Upgrades Contract 2 – Change Order</w:t>
      </w:r>
    </w:p>
    <w:p w:rsidR="00C23893" w:rsidRDefault="00C23893" w:rsidP="00C23893">
      <w:pPr>
        <w:rPr>
          <w:b/>
          <w:sz w:val="28"/>
          <w:szCs w:val="28"/>
        </w:rPr>
      </w:pPr>
    </w:p>
    <w:p w:rsidR="00C23893" w:rsidRDefault="00C23893" w:rsidP="00C23893">
      <w:pPr>
        <w:rPr>
          <w:szCs w:val="28"/>
        </w:rPr>
      </w:pPr>
      <w:r>
        <w:rPr>
          <w:szCs w:val="28"/>
        </w:rPr>
        <w:t xml:space="preserve">The Committee reviewed a Change Order that was recommended for payment by </w:t>
      </w:r>
      <w:proofErr w:type="spellStart"/>
      <w:r>
        <w:rPr>
          <w:szCs w:val="28"/>
        </w:rPr>
        <w:t>Cecon</w:t>
      </w:r>
      <w:proofErr w:type="spellEnd"/>
      <w:r>
        <w:rPr>
          <w:szCs w:val="28"/>
        </w:rPr>
        <w:t xml:space="preserve"> Ltd. for unbudgeted work that was recently carried out on one of the Town’s capital infrastructure upgrade projects.  The Director advised that although the work was not anticipated at the design stage it was necessary to complete the project and had been provided in good order by the contractor.  </w:t>
      </w:r>
    </w:p>
    <w:p w:rsidR="00C23893" w:rsidRDefault="00C23893" w:rsidP="00C23893">
      <w:pPr>
        <w:rPr>
          <w:szCs w:val="28"/>
        </w:rPr>
      </w:pPr>
    </w:p>
    <w:p w:rsidR="00C23893" w:rsidRDefault="00C23893" w:rsidP="00C23893">
      <w:pPr>
        <w:rPr>
          <w:szCs w:val="28"/>
        </w:rPr>
      </w:pPr>
      <w:r>
        <w:rPr>
          <w:szCs w:val="28"/>
        </w:rPr>
        <w:t>The Committee is recommending payment for this change order and forwards it to the Finance Committee for its review and consideration.</w:t>
      </w:r>
    </w:p>
    <w:p w:rsidR="00EC0FF7" w:rsidRDefault="00EC0FF7" w:rsidP="00C23893">
      <w:pPr>
        <w:rPr>
          <w:b/>
          <w:sz w:val="28"/>
          <w:szCs w:val="28"/>
        </w:rPr>
      </w:pPr>
    </w:p>
    <w:p w:rsidR="00C23893" w:rsidRDefault="00C23893" w:rsidP="00C23893">
      <w:pPr>
        <w:rPr>
          <w:b/>
          <w:sz w:val="28"/>
          <w:szCs w:val="28"/>
        </w:rPr>
      </w:pPr>
      <w:r>
        <w:rPr>
          <w:b/>
          <w:sz w:val="28"/>
          <w:szCs w:val="28"/>
        </w:rPr>
        <w:t>Tender – Waste Transfer Station</w:t>
      </w:r>
    </w:p>
    <w:p w:rsidR="00C23893" w:rsidRDefault="00C23893" w:rsidP="00C23893">
      <w:pPr>
        <w:rPr>
          <w:b/>
          <w:sz w:val="28"/>
          <w:szCs w:val="28"/>
        </w:rPr>
      </w:pPr>
    </w:p>
    <w:p w:rsidR="00C23893" w:rsidRDefault="00C23893" w:rsidP="00C23893">
      <w:pPr>
        <w:rPr>
          <w:szCs w:val="28"/>
        </w:rPr>
      </w:pPr>
      <w:r>
        <w:rPr>
          <w:szCs w:val="28"/>
        </w:rPr>
        <w:t xml:space="preserve">The Committee reviewed the results of the tender for the </w:t>
      </w:r>
      <w:r w:rsidRPr="00BF2C2C">
        <w:rPr>
          <w:b/>
          <w:i/>
          <w:szCs w:val="28"/>
        </w:rPr>
        <w:t>Waste Transfer Station</w:t>
      </w:r>
      <w:r>
        <w:rPr>
          <w:szCs w:val="28"/>
        </w:rPr>
        <w:t xml:space="preserve">.  Six (6) bids were received and the Director advised that the lowest of the tenders that met the specifications was submitted by </w:t>
      </w:r>
      <w:r w:rsidRPr="00BF2C2C">
        <w:rPr>
          <w:b/>
          <w:i/>
          <w:szCs w:val="28"/>
        </w:rPr>
        <w:t>Airway’s Contracting.</w:t>
      </w:r>
    </w:p>
    <w:p w:rsidR="00C23893" w:rsidRDefault="00C23893" w:rsidP="00C23893">
      <w:pPr>
        <w:rPr>
          <w:szCs w:val="28"/>
        </w:rPr>
      </w:pPr>
    </w:p>
    <w:p w:rsidR="00C23893" w:rsidRDefault="00C23893" w:rsidP="00C23893">
      <w:pPr>
        <w:rPr>
          <w:szCs w:val="28"/>
        </w:rPr>
      </w:pPr>
      <w:r>
        <w:rPr>
          <w:szCs w:val="28"/>
        </w:rPr>
        <w:t xml:space="preserve">The Director advised that the tender was slightly over budget however, other projects planned for this construction season would not be proceeding and that monies previously budgeted could be reallocated to facilitate this work.  </w:t>
      </w:r>
    </w:p>
    <w:p w:rsidR="00EC0FF7" w:rsidRDefault="00EC0FF7" w:rsidP="00C23893">
      <w:pPr>
        <w:rPr>
          <w:szCs w:val="28"/>
        </w:rPr>
      </w:pPr>
    </w:p>
    <w:p w:rsidR="00C23893" w:rsidRDefault="00C23893" w:rsidP="00C23893">
      <w:pPr>
        <w:rPr>
          <w:szCs w:val="28"/>
        </w:rPr>
      </w:pPr>
      <w:r>
        <w:rPr>
          <w:szCs w:val="28"/>
        </w:rPr>
        <w:t xml:space="preserve">The Committee recommends that the tender for the </w:t>
      </w:r>
      <w:r w:rsidRPr="00BF2C2C">
        <w:rPr>
          <w:b/>
          <w:i/>
          <w:szCs w:val="28"/>
        </w:rPr>
        <w:t>Waste Transfer Station</w:t>
      </w:r>
      <w:r>
        <w:rPr>
          <w:szCs w:val="28"/>
        </w:rPr>
        <w:t xml:space="preserve"> be awarded to </w:t>
      </w:r>
      <w:r w:rsidRPr="00BF2C2C">
        <w:rPr>
          <w:b/>
          <w:i/>
          <w:szCs w:val="28"/>
        </w:rPr>
        <w:t>Airway’s Contracting</w:t>
      </w:r>
      <w:r>
        <w:rPr>
          <w:szCs w:val="28"/>
        </w:rPr>
        <w:t xml:space="preserve"> and refers this tender to the Finance Department for its consideration.</w:t>
      </w:r>
    </w:p>
    <w:p w:rsidR="00674EB7" w:rsidRDefault="00674EB7" w:rsidP="00C23893">
      <w:pPr>
        <w:rPr>
          <w:szCs w:val="28"/>
        </w:rPr>
      </w:pPr>
    </w:p>
    <w:p w:rsidR="00674EB7" w:rsidRPr="003C5390" w:rsidRDefault="00674EB7" w:rsidP="00C23893">
      <w:pPr>
        <w:rPr>
          <w:szCs w:val="28"/>
        </w:rPr>
      </w:pPr>
      <w:proofErr w:type="spellStart"/>
      <w:r w:rsidRPr="003C5390">
        <w:rPr>
          <w:szCs w:val="28"/>
        </w:rPr>
        <w:t>Councillor</w:t>
      </w:r>
      <w:proofErr w:type="spellEnd"/>
      <w:r w:rsidRPr="003C5390">
        <w:rPr>
          <w:szCs w:val="28"/>
        </w:rPr>
        <w:t xml:space="preserve"> Parrott suggested that a sign be posted at the site advising </w:t>
      </w:r>
      <w:r w:rsidR="004F1F7B" w:rsidRPr="003C5390">
        <w:rPr>
          <w:szCs w:val="28"/>
        </w:rPr>
        <w:t>of the hours of operation</w:t>
      </w:r>
      <w:r w:rsidRPr="003C5390">
        <w:rPr>
          <w:szCs w:val="28"/>
        </w:rPr>
        <w:t>.</w:t>
      </w:r>
    </w:p>
    <w:p w:rsidR="00132ED3" w:rsidRDefault="00A8603A"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E424C3">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E794C">
        <w:t xml:space="preserve">August </w:t>
      </w:r>
      <w:r w:rsidR="00AB6EF4">
        <w:t>27</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6734CA">
        <w:t xml:space="preserve"> </w:t>
      </w:r>
      <w:r w:rsidR="00E424C3">
        <w:t xml:space="preserve">G. Parrott, </w:t>
      </w:r>
      <w:proofErr w:type="spellStart"/>
      <w:r w:rsidR="00E424C3">
        <w:t>Councillor</w:t>
      </w:r>
      <w:proofErr w:type="spellEnd"/>
      <w:r w:rsidR="00E424C3">
        <w:t xml:space="preserve">; </w:t>
      </w:r>
      <w:r w:rsidR="007E794C">
        <w:t>G. Brown</w:t>
      </w:r>
      <w:r w:rsidR="00227566">
        <w:t>, Director of Finance</w:t>
      </w:r>
      <w:r w:rsidR="009214DE">
        <w:t>.</w:t>
      </w:r>
    </w:p>
    <w:p w:rsidR="00C51D99" w:rsidRDefault="00C51D99" w:rsidP="00E55F39"/>
    <w:p w:rsidR="00331F49" w:rsidRDefault="00822352" w:rsidP="00E55F39">
      <w:r>
        <w:t>The following items were discussed:</w:t>
      </w:r>
    </w:p>
    <w:p w:rsidR="008B699B" w:rsidRDefault="008B699B" w:rsidP="00E55F39"/>
    <w:p w:rsidR="0024688C" w:rsidRDefault="0024688C" w:rsidP="0024688C">
      <w:pPr>
        <w:rPr>
          <w:b/>
          <w:sz w:val="28"/>
          <w:szCs w:val="28"/>
        </w:rPr>
      </w:pPr>
      <w:r>
        <w:rPr>
          <w:b/>
          <w:sz w:val="28"/>
          <w:szCs w:val="28"/>
        </w:rPr>
        <w:t>Invoices for Approval</w:t>
      </w:r>
    </w:p>
    <w:p w:rsidR="0024688C" w:rsidRPr="00667635" w:rsidRDefault="0024688C" w:rsidP="0024688C">
      <w:pPr>
        <w:rPr>
          <w:b/>
          <w:sz w:val="28"/>
          <w:szCs w:val="28"/>
        </w:rPr>
      </w:pPr>
    </w:p>
    <w:p w:rsidR="0024688C" w:rsidRPr="00FD1C83" w:rsidRDefault="0024688C" w:rsidP="0024688C">
      <w:pPr>
        <w:pStyle w:val="NoSpacing"/>
        <w:tabs>
          <w:tab w:val="left" w:pos="720"/>
          <w:tab w:val="decimal" w:pos="7920"/>
        </w:tabs>
        <w:rPr>
          <w:sz w:val="24"/>
          <w:szCs w:val="24"/>
        </w:rPr>
      </w:pPr>
      <w:r w:rsidRPr="00FD1C83">
        <w:rPr>
          <w:sz w:val="24"/>
          <w:szCs w:val="24"/>
          <w:u w:val="single"/>
        </w:rPr>
        <w:t>Capital</w:t>
      </w:r>
    </w:p>
    <w:p w:rsidR="0024688C" w:rsidRPr="00FD1C83" w:rsidRDefault="0024688C" w:rsidP="0024688C">
      <w:pPr>
        <w:pStyle w:val="NoSpacing"/>
        <w:tabs>
          <w:tab w:val="left" w:pos="720"/>
          <w:tab w:val="decimal" w:pos="7920"/>
        </w:tabs>
        <w:rPr>
          <w:sz w:val="24"/>
          <w:szCs w:val="24"/>
        </w:rPr>
      </w:pPr>
    </w:p>
    <w:p w:rsidR="0024688C" w:rsidRPr="00FD1C83" w:rsidRDefault="0024688C" w:rsidP="0024688C">
      <w:pPr>
        <w:pStyle w:val="NoSpacing"/>
        <w:numPr>
          <w:ilvl w:val="0"/>
          <w:numId w:val="25"/>
        </w:numPr>
        <w:tabs>
          <w:tab w:val="left" w:pos="720"/>
          <w:tab w:val="decimal" w:pos="7920"/>
        </w:tabs>
        <w:rPr>
          <w:sz w:val="24"/>
          <w:szCs w:val="24"/>
        </w:rPr>
      </w:pPr>
      <w:r w:rsidRPr="00FD1C83">
        <w:rPr>
          <w:sz w:val="24"/>
          <w:szCs w:val="24"/>
        </w:rPr>
        <w:t>Professional Grading &amp; Contracting Ltd.</w:t>
      </w:r>
      <w:r w:rsidRPr="00FD1C83">
        <w:rPr>
          <w:sz w:val="24"/>
          <w:szCs w:val="24"/>
        </w:rPr>
        <w:tab/>
        <w:t>87,130.17</w:t>
      </w:r>
    </w:p>
    <w:p w:rsidR="0024688C" w:rsidRPr="00FD1C83" w:rsidRDefault="0024688C" w:rsidP="0024688C">
      <w:pPr>
        <w:pStyle w:val="NoSpacing"/>
        <w:tabs>
          <w:tab w:val="left" w:pos="720"/>
          <w:tab w:val="decimal" w:pos="7920"/>
        </w:tabs>
        <w:ind w:left="720"/>
        <w:rPr>
          <w:sz w:val="24"/>
          <w:szCs w:val="24"/>
        </w:rPr>
      </w:pPr>
      <w:r w:rsidRPr="00FD1C83">
        <w:rPr>
          <w:sz w:val="24"/>
          <w:szCs w:val="24"/>
        </w:rPr>
        <w:t>01-000-0080-1724, Claim #2 Peterson/Edinburgh</w:t>
      </w:r>
    </w:p>
    <w:p w:rsidR="0024688C" w:rsidRPr="00FD1C83" w:rsidRDefault="0024688C" w:rsidP="0024688C">
      <w:pPr>
        <w:pStyle w:val="NoSpacing"/>
        <w:tabs>
          <w:tab w:val="left" w:pos="720"/>
          <w:tab w:val="decimal" w:pos="7920"/>
        </w:tabs>
        <w:ind w:left="720"/>
        <w:rPr>
          <w:sz w:val="24"/>
          <w:szCs w:val="24"/>
        </w:rPr>
      </w:pPr>
      <w:r w:rsidRPr="00FD1C83">
        <w:rPr>
          <w:sz w:val="24"/>
          <w:szCs w:val="24"/>
        </w:rPr>
        <w:t>(Additions to contract)  $77106.35 plus HST)</w:t>
      </w:r>
    </w:p>
    <w:p w:rsidR="0024688C" w:rsidRPr="00FD1C83" w:rsidRDefault="0024688C" w:rsidP="0024688C">
      <w:pPr>
        <w:pStyle w:val="NoSpacing"/>
        <w:tabs>
          <w:tab w:val="left" w:pos="720"/>
          <w:tab w:val="decimal" w:pos="7920"/>
        </w:tabs>
        <w:ind w:left="720"/>
        <w:rPr>
          <w:sz w:val="24"/>
          <w:szCs w:val="24"/>
        </w:rPr>
      </w:pPr>
      <w:proofErr w:type="gramStart"/>
      <w:r w:rsidRPr="00FD1C83">
        <w:rPr>
          <w:sz w:val="24"/>
          <w:szCs w:val="24"/>
        </w:rPr>
        <w:t>Contract  974,637</w:t>
      </w:r>
      <w:proofErr w:type="gramEnd"/>
      <w:r w:rsidRPr="00FD1C83">
        <w:rPr>
          <w:sz w:val="24"/>
          <w:szCs w:val="24"/>
        </w:rPr>
        <w:t xml:space="preserve">     Spent to date  730,269</w:t>
      </w:r>
    </w:p>
    <w:p w:rsidR="0024688C" w:rsidRPr="00FD1C83" w:rsidRDefault="0024688C" w:rsidP="0024688C">
      <w:pPr>
        <w:pStyle w:val="NoSpacing"/>
        <w:tabs>
          <w:tab w:val="left" w:pos="720"/>
          <w:tab w:val="decimal" w:pos="7920"/>
        </w:tabs>
        <w:rPr>
          <w:sz w:val="24"/>
          <w:szCs w:val="24"/>
          <w:u w:val="single"/>
        </w:rPr>
      </w:pPr>
    </w:p>
    <w:p w:rsidR="0024688C" w:rsidRPr="00FD1C83" w:rsidRDefault="0024688C" w:rsidP="0024688C">
      <w:pPr>
        <w:pStyle w:val="NoSpacing"/>
        <w:tabs>
          <w:tab w:val="left" w:pos="720"/>
          <w:tab w:val="decimal" w:pos="7920"/>
        </w:tabs>
        <w:rPr>
          <w:sz w:val="24"/>
          <w:szCs w:val="24"/>
        </w:rPr>
      </w:pPr>
      <w:r w:rsidRPr="00FD1C83">
        <w:rPr>
          <w:sz w:val="24"/>
          <w:szCs w:val="24"/>
          <w:u w:val="single"/>
        </w:rPr>
        <w:t>Operating</w:t>
      </w:r>
    </w:p>
    <w:p w:rsidR="0024688C" w:rsidRPr="00FD1C83" w:rsidRDefault="0024688C" w:rsidP="0024688C">
      <w:pPr>
        <w:pStyle w:val="NoSpacing"/>
        <w:tabs>
          <w:tab w:val="left" w:pos="720"/>
          <w:tab w:val="decimal" w:pos="7920"/>
        </w:tabs>
        <w:rPr>
          <w:sz w:val="24"/>
          <w:szCs w:val="24"/>
        </w:rPr>
      </w:pPr>
    </w:p>
    <w:p w:rsidR="0024688C" w:rsidRPr="00FD1C83" w:rsidRDefault="0024688C" w:rsidP="0024688C">
      <w:pPr>
        <w:pStyle w:val="NoSpacing"/>
        <w:numPr>
          <w:ilvl w:val="0"/>
          <w:numId w:val="25"/>
        </w:numPr>
        <w:tabs>
          <w:tab w:val="left" w:pos="720"/>
          <w:tab w:val="decimal" w:pos="7920"/>
        </w:tabs>
        <w:rPr>
          <w:sz w:val="24"/>
          <w:szCs w:val="24"/>
        </w:rPr>
      </w:pPr>
      <w:proofErr w:type="spellStart"/>
      <w:r w:rsidRPr="00FD1C83">
        <w:rPr>
          <w:sz w:val="24"/>
          <w:szCs w:val="24"/>
        </w:rPr>
        <w:t>Feltham’s</w:t>
      </w:r>
      <w:proofErr w:type="spellEnd"/>
      <w:r w:rsidRPr="00FD1C83">
        <w:rPr>
          <w:sz w:val="24"/>
          <w:szCs w:val="24"/>
        </w:rPr>
        <w:t xml:space="preserve"> Construction Limited</w:t>
      </w:r>
      <w:r w:rsidRPr="00FD1C83">
        <w:rPr>
          <w:sz w:val="24"/>
          <w:szCs w:val="24"/>
        </w:rPr>
        <w:tab/>
        <w:t>14,125.00</w:t>
      </w:r>
    </w:p>
    <w:p w:rsidR="0024688C" w:rsidRPr="00FD1C83" w:rsidRDefault="0024688C" w:rsidP="0024688C">
      <w:pPr>
        <w:pStyle w:val="NoSpacing"/>
        <w:tabs>
          <w:tab w:val="left" w:pos="720"/>
          <w:tab w:val="decimal" w:pos="7920"/>
        </w:tabs>
        <w:ind w:left="720"/>
        <w:rPr>
          <w:sz w:val="24"/>
          <w:szCs w:val="24"/>
        </w:rPr>
      </w:pPr>
      <w:r w:rsidRPr="00FD1C83">
        <w:rPr>
          <w:sz w:val="24"/>
          <w:szCs w:val="24"/>
        </w:rPr>
        <w:t>00-120-5500-8115, cold plane &amp; patching (Gas Tax funding)</w:t>
      </w:r>
    </w:p>
    <w:p w:rsidR="0024688C" w:rsidRPr="00FD1C83" w:rsidRDefault="0024688C" w:rsidP="0024688C">
      <w:pPr>
        <w:pStyle w:val="NoSpacing"/>
        <w:tabs>
          <w:tab w:val="left" w:pos="720"/>
          <w:tab w:val="decimal" w:pos="7920"/>
        </w:tabs>
        <w:ind w:left="720"/>
        <w:rPr>
          <w:sz w:val="24"/>
          <w:szCs w:val="24"/>
        </w:rPr>
      </w:pPr>
      <w:r w:rsidRPr="00FD1C83">
        <w:rPr>
          <w:sz w:val="24"/>
          <w:szCs w:val="24"/>
        </w:rPr>
        <w:t>Budget       14,125     Spent to Date     zero</w:t>
      </w:r>
    </w:p>
    <w:p w:rsidR="0024688C" w:rsidRPr="00FD1C83" w:rsidRDefault="0024688C" w:rsidP="0024688C">
      <w:pPr>
        <w:pStyle w:val="NoSpacing"/>
        <w:tabs>
          <w:tab w:val="left" w:pos="720"/>
          <w:tab w:val="decimal" w:pos="7920"/>
        </w:tabs>
        <w:ind w:left="720"/>
        <w:rPr>
          <w:sz w:val="24"/>
          <w:szCs w:val="24"/>
        </w:rPr>
      </w:pPr>
    </w:p>
    <w:p w:rsidR="0024688C" w:rsidRPr="00FD1C83" w:rsidRDefault="0024688C" w:rsidP="0024688C">
      <w:pPr>
        <w:pStyle w:val="NoSpacing"/>
        <w:tabs>
          <w:tab w:val="left" w:pos="720"/>
          <w:tab w:val="decimal" w:pos="7920"/>
        </w:tabs>
        <w:rPr>
          <w:sz w:val="24"/>
          <w:szCs w:val="24"/>
          <w:u w:val="single"/>
        </w:rPr>
      </w:pPr>
      <w:r w:rsidRPr="00FD1C83">
        <w:rPr>
          <w:sz w:val="24"/>
          <w:szCs w:val="24"/>
          <w:u w:val="single"/>
        </w:rPr>
        <w:t xml:space="preserve">AS RECOMMENDED BY THE MUNICIPAL WORKS &amp; SERVICES COMMITTEE AUGUST 26, 2015     </w:t>
      </w:r>
    </w:p>
    <w:p w:rsidR="0024688C" w:rsidRPr="00FD1C83" w:rsidRDefault="0024688C" w:rsidP="0024688C">
      <w:pPr>
        <w:pStyle w:val="NoSpacing"/>
        <w:tabs>
          <w:tab w:val="left" w:pos="720"/>
          <w:tab w:val="decimal" w:pos="7920"/>
        </w:tabs>
        <w:rPr>
          <w:sz w:val="24"/>
          <w:szCs w:val="24"/>
          <w:u w:val="single"/>
        </w:rPr>
      </w:pPr>
    </w:p>
    <w:p w:rsidR="0024688C" w:rsidRPr="00FD1C83" w:rsidRDefault="0024688C" w:rsidP="0024688C">
      <w:pPr>
        <w:pStyle w:val="NoSpacing"/>
        <w:numPr>
          <w:ilvl w:val="0"/>
          <w:numId w:val="25"/>
        </w:numPr>
        <w:tabs>
          <w:tab w:val="left" w:pos="720"/>
          <w:tab w:val="decimal" w:pos="7920"/>
        </w:tabs>
        <w:rPr>
          <w:sz w:val="24"/>
          <w:szCs w:val="24"/>
        </w:rPr>
      </w:pPr>
      <w:r w:rsidRPr="00FD1C83">
        <w:rPr>
          <w:sz w:val="24"/>
          <w:szCs w:val="24"/>
        </w:rPr>
        <w:t>Central Newfoundland Waste Management</w:t>
      </w:r>
      <w:r w:rsidRPr="00FD1C83">
        <w:rPr>
          <w:sz w:val="24"/>
          <w:szCs w:val="24"/>
        </w:rPr>
        <w:tab/>
        <w:t>24,890.44</w:t>
      </w:r>
    </w:p>
    <w:p w:rsidR="0024688C" w:rsidRPr="00FD1C83" w:rsidRDefault="0024688C" w:rsidP="0024688C">
      <w:pPr>
        <w:pStyle w:val="NoSpacing"/>
        <w:tabs>
          <w:tab w:val="left" w:pos="720"/>
          <w:tab w:val="decimal" w:pos="7920"/>
        </w:tabs>
        <w:ind w:left="720"/>
        <w:rPr>
          <w:sz w:val="24"/>
          <w:szCs w:val="24"/>
        </w:rPr>
      </w:pPr>
      <w:r w:rsidRPr="00FD1C83">
        <w:rPr>
          <w:sz w:val="24"/>
          <w:szCs w:val="24"/>
        </w:rPr>
        <w:t xml:space="preserve">00-430-1000-7007 tipping fees </w:t>
      </w:r>
      <w:proofErr w:type="gramStart"/>
      <w:r w:rsidRPr="00FD1C83">
        <w:rPr>
          <w:sz w:val="24"/>
          <w:szCs w:val="24"/>
        </w:rPr>
        <w:t>July  2015</w:t>
      </w:r>
      <w:proofErr w:type="gramEnd"/>
    </w:p>
    <w:p w:rsidR="0024688C" w:rsidRPr="00FD1C83" w:rsidRDefault="0024688C" w:rsidP="0024688C">
      <w:pPr>
        <w:pStyle w:val="NoSpacing"/>
        <w:tabs>
          <w:tab w:val="left" w:pos="720"/>
          <w:tab w:val="decimal" w:pos="7920"/>
        </w:tabs>
        <w:ind w:left="720"/>
        <w:rPr>
          <w:sz w:val="24"/>
          <w:szCs w:val="24"/>
        </w:rPr>
      </w:pPr>
      <w:r w:rsidRPr="00FD1C83">
        <w:rPr>
          <w:sz w:val="24"/>
          <w:szCs w:val="24"/>
        </w:rPr>
        <w:t>Budget      345,000     Spent to Date   156,233</w:t>
      </w:r>
    </w:p>
    <w:p w:rsidR="0024688C" w:rsidRPr="00FD1C83" w:rsidRDefault="0024688C" w:rsidP="0024688C">
      <w:pPr>
        <w:pStyle w:val="NoSpacing"/>
        <w:tabs>
          <w:tab w:val="left" w:pos="720"/>
          <w:tab w:val="decimal" w:pos="7920"/>
        </w:tabs>
        <w:rPr>
          <w:sz w:val="24"/>
          <w:szCs w:val="24"/>
        </w:rPr>
      </w:pPr>
    </w:p>
    <w:p w:rsidR="0024688C" w:rsidRPr="00FD1C83" w:rsidRDefault="0024688C" w:rsidP="0024688C">
      <w:pPr>
        <w:pStyle w:val="NoSpacing"/>
        <w:tabs>
          <w:tab w:val="left" w:pos="720"/>
          <w:tab w:val="decimal" w:pos="7920"/>
        </w:tabs>
        <w:rPr>
          <w:sz w:val="24"/>
          <w:szCs w:val="24"/>
        </w:rPr>
      </w:pPr>
      <w:r w:rsidRPr="00FD1C83">
        <w:rPr>
          <w:sz w:val="24"/>
          <w:szCs w:val="24"/>
        </w:rPr>
        <w:t>Total Capital invoice for approval</w:t>
      </w:r>
      <w:r w:rsidRPr="00FD1C83">
        <w:rPr>
          <w:sz w:val="24"/>
          <w:szCs w:val="24"/>
        </w:rPr>
        <w:tab/>
        <w:t>$87,130.17</w:t>
      </w:r>
    </w:p>
    <w:p w:rsidR="0024688C" w:rsidRPr="00FD1C83" w:rsidRDefault="0024688C" w:rsidP="0024688C">
      <w:pPr>
        <w:pStyle w:val="NoSpacing"/>
        <w:tabs>
          <w:tab w:val="left" w:pos="720"/>
          <w:tab w:val="decimal" w:pos="7920"/>
        </w:tabs>
        <w:rPr>
          <w:sz w:val="24"/>
          <w:szCs w:val="24"/>
        </w:rPr>
      </w:pPr>
      <w:r w:rsidRPr="00FD1C83">
        <w:rPr>
          <w:sz w:val="24"/>
          <w:szCs w:val="24"/>
        </w:rPr>
        <w:t>Total operating invoices for approval</w:t>
      </w:r>
      <w:r w:rsidRPr="00FD1C83">
        <w:rPr>
          <w:sz w:val="24"/>
          <w:szCs w:val="24"/>
        </w:rPr>
        <w:tab/>
      </w:r>
      <w:r w:rsidRPr="00FD1C83">
        <w:rPr>
          <w:sz w:val="24"/>
          <w:szCs w:val="24"/>
          <w:u w:val="single"/>
        </w:rPr>
        <w:t>$39,015.44</w:t>
      </w:r>
      <w:r w:rsidRPr="00FD1C83">
        <w:rPr>
          <w:sz w:val="24"/>
          <w:szCs w:val="24"/>
        </w:rPr>
        <w:tab/>
      </w:r>
    </w:p>
    <w:p w:rsidR="0024688C" w:rsidRPr="00FD1C83" w:rsidRDefault="0024688C" w:rsidP="0024688C">
      <w:pPr>
        <w:pStyle w:val="NoSpacing"/>
        <w:tabs>
          <w:tab w:val="left" w:pos="720"/>
          <w:tab w:val="decimal" w:pos="7920"/>
        </w:tabs>
        <w:rPr>
          <w:sz w:val="24"/>
          <w:szCs w:val="24"/>
          <w:u w:val="double"/>
        </w:rPr>
      </w:pPr>
      <w:r>
        <w:rPr>
          <w:sz w:val="24"/>
          <w:szCs w:val="24"/>
        </w:rPr>
        <w:t xml:space="preserve">Grand total </w:t>
      </w:r>
      <w:r w:rsidRPr="00FD1C83">
        <w:rPr>
          <w:sz w:val="24"/>
          <w:szCs w:val="24"/>
        </w:rPr>
        <w:t>for approval</w:t>
      </w:r>
      <w:r w:rsidRPr="00FD1C83">
        <w:rPr>
          <w:sz w:val="24"/>
          <w:szCs w:val="24"/>
        </w:rPr>
        <w:tab/>
      </w:r>
      <w:r w:rsidRPr="00FD1C83">
        <w:rPr>
          <w:sz w:val="24"/>
          <w:szCs w:val="24"/>
          <w:u w:val="double"/>
        </w:rPr>
        <w:t>$126,145.61</w:t>
      </w:r>
    </w:p>
    <w:p w:rsidR="0024688C" w:rsidRPr="00FD1C83" w:rsidRDefault="0024688C" w:rsidP="0024688C">
      <w:pPr>
        <w:tabs>
          <w:tab w:val="left" w:pos="720"/>
          <w:tab w:val="decimal" w:pos="7920"/>
        </w:tabs>
      </w:pPr>
    </w:p>
    <w:p w:rsidR="0024688C" w:rsidRDefault="0024688C" w:rsidP="0024688C">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EC4717" w:rsidRDefault="00EC4717" w:rsidP="0024688C">
      <w:pPr>
        <w:autoSpaceDE w:val="0"/>
        <w:autoSpaceDN w:val="0"/>
        <w:adjustRightInd w:val="0"/>
        <w:jc w:val="left"/>
        <w:rPr>
          <w:rFonts w:eastAsia="Times New Roman" w:cs="Calibri"/>
          <w:color w:val="000000"/>
        </w:rPr>
      </w:pPr>
    </w:p>
    <w:p w:rsidR="00EC4717" w:rsidRPr="00EC4717" w:rsidRDefault="00EC4717" w:rsidP="0024688C">
      <w:pPr>
        <w:autoSpaceDE w:val="0"/>
        <w:autoSpaceDN w:val="0"/>
        <w:adjustRightInd w:val="0"/>
        <w:jc w:val="left"/>
        <w:rPr>
          <w:rFonts w:eastAsia="Times New Roman" w:cs="Calibri"/>
          <w:b/>
          <w:color w:val="000000"/>
          <w:sz w:val="26"/>
          <w:szCs w:val="26"/>
        </w:rPr>
      </w:pPr>
      <w:r w:rsidRPr="00EC4717">
        <w:rPr>
          <w:rFonts w:eastAsia="Times New Roman" w:cs="Calibri"/>
          <w:b/>
          <w:color w:val="000000"/>
          <w:sz w:val="26"/>
          <w:szCs w:val="26"/>
        </w:rPr>
        <w:t>Motion #15-199</w:t>
      </w:r>
    </w:p>
    <w:p w:rsidR="00EC4717" w:rsidRPr="00EC4717" w:rsidRDefault="00EC4717" w:rsidP="0024688C">
      <w:pPr>
        <w:autoSpaceDE w:val="0"/>
        <w:autoSpaceDN w:val="0"/>
        <w:adjustRightInd w:val="0"/>
        <w:jc w:val="left"/>
        <w:rPr>
          <w:rFonts w:eastAsia="Times New Roman" w:cs="Calibri"/>
          <w:b/>
          <w:color w:val="000000"/>
          <w:sz w:val="26"/>
          <w:szCs w:val="26"/>
        </w:rPr>
      </w:pPr>
      <w:r w:rsidRPr="00EC4717">
        <w:rPr>
          <w:rFonts w:eastAsia="Times New Roman" w:cs="Calibri"/>
          <w:b/>
          <w:color w:val="000000"/>
          <w:sz w:val="26"/>
          <w:szCs w:val="26"/>
        </w:rPr>
        <w:t>Invoices for Approval</w:t>
      </w:r>
    </w:p>
    <w:p w:rsidR="0024688C" w:rsidRDefault="0024688C" w:rsidP="0024688C">
      <w:pPr>
        <w:autoSpaceDE w:val="0"/>
        <w:autoSpaceDN w:val="0"/>
        <w:adjustRightInd w:val="0"/>
        <w:jc w:val="left"/>
        <w:rPr>
          <w:rFonts w:eastAsia="Times New Roman"/>
          <w:color w:val="000000"/>
          <w:szCs w:val="18"/>
        </w:rPr>
      </w:pPr>
      <w:r>
        <w:rPr>
          <w:rFonts w:eastAsia="Times New Roman"/>
          <w:color w:val="000000"/>
          <w:szCs w:val="18"/>
        </w:rPr>
        <w:t xml:space="preserve"> </w:t>
      </w:r>
    </w:p>
    <w:p w:rsidR="0024688C" w:rsidRDefault="00EC4717" w:rsidP="0024688C">
      <w:pPr>
        <w:autoSpaceDE w:val="0"/>
        <w:autoSpaceDN w:val="0"/>
        <w:adjustRightInd w:val="0"/>
        <w:jc w:val="left"/>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24688C">
        <w:rPr>
          <w:rFonts w:eastAsia="Times New Roman"/>
          <w:color w:val="000000"/>
          <w:szCs w:val="18"/>
        </w:rPr>
        <w:t xml:space="preserve"> that the invoices be paid as presented. </w:t>
      </w:r>
    </w:p>
    <w:p w:rsidR="00EC4717" w:rsidRDefault="00EC4717" w:rsidP="0024688C">
      <w:pPr>
        <w:autoSpaceDE w:val="0"/>
        <w:autoSpaceDN w:val="0"/>
        <w:adjustRightInd w:val="0"/>
        <w:jc w:val="left"/>
        <w:rPr>
          <w:rFonts w:eastAsia="Times New Roman"/>
          <w:color w:val="000000"/>
          <w:szCs w:val="18"/>
        </w:rPr>
      </w:pPr>
    </w:p>
    <w:p w:rsidR="00EC4717" w:rsidRDefault="00EC4717" w:rsidP="0024688C">
      <w:pPr>
        <w:autoSpaceDE w:val="0"/>
        <w:autoSpaceDN w:val="0"/>
        <w:adjustRightInd w:val="0"/>
        <w:jc w:val="left"/>
        <w:rPr>
          <w:rFonts w:eastAsia="Times New Roman"/>
          <w:color w:val="000000"/>
          <w:szCs w:val="18"/>
        </w:rPr>
      </w:pPr>
      <w:r>
        <w:rPr>
          <w:rFonts w:eastAsia="Times New Roman"/>
          <w:color w:val="000000"/>
          <w:szCs w:val="18"/>
        </w:rPr>
        <w:lastRenderedPageBreak/>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EC4717" w:rsidRDefault="00EC4717" w:rsidP="0024688C">
      <w:pPr>
        <w:autoSpaceDE w:val="0"/>
        <w:autoSpaceDN w:val="0"/>
        <w:adjustRightInd w:val="0"/>
        <w:jc w:val="left"/>
        <w:rPr>
          <w:rFonts w:eastAsia="Times New Roman"/>
          <w:color w:val="000000"/>
          <w:szCs w:val="18"/>
        </w:rPr>
      </w:pPr>
    </w:p>
    <w:p w:rsidR="00EC4717" w:rsidRDefault="00EC4717" w:rsidP="0024688C">
      <w:pPr>
        <w:autoSpaceDE w:val="0"/>
        <w:autoSpaceDN w:val="0"/>
        <w:adjustRightInd w:val="0"/>
        <w:jc w:val="left"/>
        <w:rPr>
          <w:rFonts w:eastAsia="Times New Roman"/>
          <w:color w:val="000000"/>
          <w:szCs w:val="18"/>
        </w:rPr>
      </w:pPr>
      <w:r w:rsidRPr="00EC4717">
        <w:rPr>
          <w:rFonts w:eastAsia="Times New Roman"/>
          <w:b/>
          <w:color w:val="000000"/>
          <w:szCs w:val="18"/>
        </w:rPr>
        <w:t>Decision:</w:t>
      </w:r>
      <w:r w:rsidRPr="00EC4717">
        <w:rPr>
          <w:rFonts w:eastAsia="Times New Roman"/>
          <w:b/>
          <w:color w:val="000000"/>
          <w:szCs w:val="18"/>
        </w:rPr>
        <w:tab/>
      </w:r>
      <w:r>
        <w:rPr>
          <w:rFonts w:eastAsia="Times New Roman"/>
          <w:color w:val="000000"/>
          <w:szCs w:val="18"/>
        </w:rPr>
        <w:t>Motion carried.</w:t>
      </w:r>
    </w:p>
    <w:p w:rsidR="0024688C" w:rsidRDefault="0024688C" w:rsidP="0024688C">
      <w:pPr>
        <w:autoSpaceDE w:val="0"/>
        <w:autoSpaceDN w:val="0"/>
        <w:adjustRightInd w:val="0"/>
        <w:jc w:val="left"/>
        <w:rPr>
          <w:rFonts w:eastAsia="Times New Roman"/>
          <w:color w:val="000000"/>
          <w:szCs w:val="18"/>
        </w:rPr>
      </w:pPr>
    </w:p>
    <w:p w:rsidR="0024688C" w:rsidRPr="00275472" w:rsidRDefault="0024688C" w:rsidP="0024688C">
      <w:pPr>
        <w:rPr>
          <w:b/>
          <w:sz w:val="28"/>
          <w:szCs w:val="28"/>
        </w:rPr>
      </w:pPr>
      <w:r w:rsidRPr="00275472">
        <w:rPr>
          <w:b/>
          <w:sz w:val="28"/>
          <w:szCs w:val="28"/>
        </w:rPr>
        <w:t>Purchasing Policy Amendment</w:t>
      </w:r>
    </w:p>
    <w:p w:rsidR="0024688C" w:rsidRDefault="0024688C" w:rsidP="0024688C"/>
    <w:p w:rsidR="0024688C" w:rsidRDefault="0024688C" w:rsidP="0024688C">
      <w:r>
        <w:t xml:space="preserve">The Committee reviewed the proposed Amendment to the Purchasing Policy which would outline how Change Orders on contracts are to be handled. </w:t>
      </w:r>
    </w:p>
    <w:p w:rsidR="0024688C" w:rsidRDefault="0024688C" w:rsidP="0024688C"/>
    <w:p w:rsidR="00CA11CC" w:rsidRPr="00CA11CC" w:rsidRDefault="00CA11CC" w:rsidP="0024688C">
      <w:pPr>
        <w:rPr>
          <w:b/>
          <w:sz w:val="26"/>
          <w:szCs w:val="26"/>
        </w:rPr>
      </w:pPr>
      <w:r w:rsidRPr="00CA11CC">
        <w:rPr>
          <w:b/>
          <w:sz w:val="26"/>
          <w:szCs w:val="26"/>
        </w:rPr>
        <w:t>Motion #15-200</w:t>
      </w:r>
    </w:p>
    <w:p w:rsidR="00CA11CC" w:rsidRPr="00CA11CC" w:rsidRDefault="00CA11CC" w:rsidP="0024688C">
      <w:pPr>
        <w:rPr>
          <w:b/>
          <w:sz w:val="26"/>
          <w:szCs w:val="26"/>
        </w:rPr>
      </w:pPr>
      <w:r w:rsidRPr="00CA11CC">
        <w:rPr>
          <w:b/>
          <w:sz w:val="26"/>
          <w:szCs w:val="26"/>
        </w:rPr>
        <w:t>Purchasing Policy Amendment</w:t>
      </w:r>
    </w:p>
    <w:p w:rsidR="00CA11CC" w:rsidRDefault="00CA11CC" w:rsidP="0024688C"/>
    <w:p w:rsidR="0024688C" w:rsidRDefault="00CA11CC" w:rsidP="0024688C">
      <w:r>
        <w:t xml:space="preserve">Moved by Deputy Mayor Abbott and seconded by </w:t>
      </w:r>
      <w:proofErr w:type="spellStart"/>
      <w:r>
        <w:t>Councillor</w:t>
      </w:r>
      <w:proofErr w:type="spellEnd"/>
      <w:r>
        <w:t xml:space="preserve"> Lorenzen</w:t>
      </w:r>
      <w:r w:rsidR="0024688C">
        <w:t xml:space="preserve"> adoption of the Amendment to the Purchasing Policy as attached.</w:t>
      </w:r>
    </w:p>
    <w:p w:rsidR="00CA11CC" w:rsidRDefault="00CA11CC" w:rsidP="0024688C"/>
    <w:p w:rsidR="00CA11CC" w:rsidRDefault="00CA11CC" w:rsidP="0024688C">
      <w:r>
        <w:tab/>
      </w:r>
      <w:r>
        <w:tab/>
        <w:t xml:space="preserve">In </w:t>
      </w:r>
      <w:proofErr w:type="spellStart"/>
      <w:r>
        <w:t>Favour</w:t>
      </w:r>
      <w:proofErr w:type="spellEnd"/>
      <w:r>
        <w:t>:</w:t>
      </w:r>
      <w:r>
        <w:tab/>
        <w:t>6</w:t>
      </w:r>
      <w:r>
        <w:tab/>
        <w:t>Opposing:</w:t>
      </w:r>
      <w:r>
        <w:tab/>
        <w:t>0</w:t>
      </w:r>
    </w:p>
    <w:p w:rsidR="00CA11CC" w:rsidRDefault="00CA11CC" w:rsidP="0024688C"/>
    <w:p w:rsidR="00CA11CC" w:rsidRDefault="00CA11CC" w:rsidP="0024688C">
      <w:r w:rsidRPr="00CA11CC">
        <w:rPr>
          <w:b/>
        </w:rPr>
        <w:t>Decision:</w:t>
      </w:r>
      <w:r>
        <w:tab/>
        <w:t>Motion carried.</w:t>
      </w:r>
    </w:p>
    <w:p w:rsidR="0024688C" w:rsidRDefault="0024688C" w:rsidP="0024688C"/>
    <w:p w:rsidR="0024688C" w:rsidRPr="00275472" w:rsidRDefault="0024688C" w:rsidP="0024688C">
      <w:pPr>
        <w:rPr>
          <w:b/>
          <w:sz w:val="28"/>
          <w:szCs w:val="28"/>
        </w:rPr>
      </w:pPr>
      <w:r w:rsidRPr="00275472">
        <w:rPr>
          <w:b/>
          <w:sz w:val="28"/>
          <w:szCs w:val="28"/>
        </w:rPr>
        <w:t>2 Magee Road</w:t>
      </w:r>
    </w:p>
    <w:p w:rsidR="0024688C" w:rsidRDefault="0024688C" w:rsidP="0024688C"/>
    <w:p w:rsidR="0024688C" w:rsidRDefault="0024688C" w:rsidP="0024688C">
      <w:r>
        <w:t>The Town recently placed the building lot for 2 Magee Road on public tender with no offers received.  We have since received an offer to purchase the land for $60,000.  This is considerably less than the assessed value of the land at $100,000.  As such the Finance Committee is not recommending that the land be sold for $60,000.</w:t>
      </w:r>
    </w:p>
    <w:p w:rsidR="0024688C" w:rsidRDefault="0024688C" w:rsidP="0024688C"/>
    <w:p w:rsidR="0024688C" w:rsidRPr="00827A8B" w:rsidRDefault="0024688C" w:rsidP="0024688C">
      <w:pPr>
        <w:rPr>
          <w:b/>
          <w:sz w:val="28"/>
          <w:szCs w:val="28"/>
        </w:rPr>
      </w:pPr>
      <w:proofErr w:type="spellStart"/>
      <w:r w:rsidRPr="00827A8B">
        <w:rPr>
          <w:b/>
          <w:sz w:val="28"/>
          <w:szCs w:val="28"/>
        </w:rPr>
        <w:t>Firefit</w:t>
      </w:r>
      <w:proofErr w:type="spellEnd"/>
      <w:r w:rsidRPr="00827A8B">
        <w:rPr>
          <w:b/>
          <w:sz w:val="28"/>
          <w:szCs w:val="28"/>
        </w:rPr>
        <w:t xml:space="preserve"> Combat Challenge</w:t>
      </w:r>
    </w:p>
    <w:p w:rsidR="0024688C" w:rsidRDefault="0024688C" w:rsidP="0024688C"/>
    <w:p w:rsidR="0024688C" w:rsidRDefault="0024688C" w:rsidP="0024688C">
      <w:r>
        <w:t xml:space="preserve">The Committee reviewed the Public Safety Committee’s recommendation that the Town sponsor the </w:t>
      </w:r>
      <w:proofErr w:type="spellStart"/>
      <w:r>
        <w:t>Firefit</w:t>
      </w:r>
      <w:proofErr w:type="spellEnd"/>
      <w:r>
        <w:t xml:space="preserve"> Combat Challenge for 2016.</w:t>
      </w:r>
    </w:p>
    <w:p w:rsidR="0024688C" w:rsidRDefault="0024688C" w:rsidP="0024688C"/>
    <w:p w:rsidR="002E7B21" w:rsidRPr="0050662A" w:rsidRDefault="0050662A" w:rsidP="0024688C">
      <w:pPr>
        <w:rPr>
          <w:b/>
          <w:sz w:val="26"/>
          <w:szCs w:val="26"/>
        </w:rPr>
      </w:pPr>
      <w:r w:rsidRPr="0050662A">
        <w:rPr>
          <w:b/>
          <w:sz w:val="26"/>
          <w:szCs w:val="26"/>
        </w:rPr>
        <w:t>Motion #15-201</w:t>
      </w:r>
    </w:p>
    <w:p w:rsidR="0050662A" w:rsidRPr="0050662A" w:rsidRDefault="0050662A" w:rsidP="0024688C">
      <w:pPr>
        <w:rPr>
          <w:b/>
          <w:sz w:val="26"/>
          <w:szCs w:val="26"/>
        </w:rPr>
      </w:pPr>
      <w:proofErr w:type="spellStart"/>
      <w:r w:rsidRPr="0050662A">
        <w:rPr>
          <w:b/>
          <w:sz w:val="26"/>
          <w:szCs w:val="26"/>
        </w:rPr>
        <w:t>Firefit</w:t>
      </w:r>
      <w:proofErr w:type="spellEnd"/>
      <w:r w:rsidRPr="0050662A">
        <w:rPr>
          <w:b/>
          <w:sz w:val="26"/>
          <w:szCs w:val="26"/>
        </w:rPr>
        <w:t xml:space="preserve"> Combat Challenge</w:t>
      </w:r>
    </w:p>
    <w:p w:rsidR="002E7B21" w:rsidRDefault="002E7B21" w:rsidP="0024688C"/>
    <w:p w:rsidR="0024688C" w:rsidRDefault="0050662A" w:rsidP="0024688C">
      <w:r>
        <w:t xml:space="preserve">Moved by Deputy Mayor Abbott and seconded by </w:t>
      </w:r>
      <w:proofErr w:type="spellStart"/>
      <w:r>
        <w:t>Councillor</w:t>
      </w:r>
      <w:proofErr w:type="spellEnd"/>
      <w:r>
        <w:t xml:space="preserve"> </w:t>
      </w:r>
      <w:proofErr w:type="spellStart"/>
      <w:r>
        <w:t>McBreairty</w:t>
      </w:r>
      <w:proofErr w:type="spellEnd"/>
      <w:r w:rsidR="0024688C">
        <w:t xml:space="preserve"> that the Town of Gander pay the $3,500 registration deposit for the </w:t>
      </w:r>
      <w:proofErr w:type="spellStart"/>
      <w:r w:rsidR="0024688C">
        <w:t>Firefit</w:t>
      </w:r>
      <w:proofErr w:type="spellEnd"/>
      <w:r w:rsidR="0024688C">
        <w:t xml:space="preserve"> Combat Challenge.</w:t>
      </w:r>
    </w:p>
    <w:p w:rsidR="0050662A" w:rsidRDefault="0050662A" w:rsidP="0024688C"/>
    <w:p w:rsidR="0050662A" w:rsidRDefault="0050662A" w:rsidP="0024688C">
      <w:r>
        <w:tab/>
      </w:r>
      <w:r>
        <w:tab/>
        <w:t xml:space="preserve">In </w:t>
      </w:r>
      <w:proofErr w:type="spellStart"/>
      <w:r>
        <w:t>Favour</w:t>
      </w:r>
      <w:proofErr w:type="spellEnd"/>
      <w:r>
        <w:t>:</w:t>
      </w:r>
      <w:r>
        <w:tab/>
        <w:t>1</w:t>
      </w:r>
      <w:r>
        <w:tab/>
        <w:t>Opposing:</w:t>
      </w:r>
      <w:r>
        <w:tab/>
        <w:t>5</w:t>
      </w:r>
    </w:p>
    <w:p w:rsidR="0050662A" w:rsidRDefault="0050662A" w:rsidP="0024688C"/>
    <w:p w:rsidR="0050662A" w:rsidRDefault="0050662A" w:rsidP="0024688C">
      <w:r w:rsidRPr="0050662A">
        <w:rPr>
          <w:b/>
        </w:rPr>
        <w:t>Decision:</w:t>
      </w:r>
      <w:r>
        <w:tab/>
        <w:t>Motion defeated.</w:t>
      </w:r>
    </w:p>
    <w:p w:rsidR="0024688C" w:rsidRDefault="0024688C" w:rsidP="0024688C">
      <w:pPr>
        <w:rPr>
          <w:b/>
          <w:i/>
        </w:rPr>
      </w:pPr>
    </w:p>
    <w:p w:rsidR="0050662A" w:rsidRPr="00597062" w:rsidRDefault="0050662A" w:rsidP="0024688C">
      <w:proofErr w:type="spellStart"/>
      <w:r w:rsidRPr="00597062">
        <w:t>Councillor</w:t>
      </w:r>
      <w:proofErr w:type="spellEnd"/>
      <w:r w:rsidRPr="00597062">
        <w:t xml:space="preserve"> Lorenzen was in </w:t>
      </w:r>
      <w:proofErr w:type="spellStart"/>
      <w:r w:rsidRPr="00597062">
        <w:t>favour</w:t>
      </w:r>
      <w:proofErr w:type="spellEnd"/>
      <w:r w:rsidRPr="00597062">
        <w:t>.</w:t>
      </w:r>
    </w:p>
    <w:p w:rsidR="0050662A" w:rsidRDefault="0050662A" w:rsidP="0024688C">
      <w:pPr>
        <w:rPr>
          <w:b/>
          <w:i/>
        </w:rPr>
      </w:pPr>
    </w:p>
    <w:p w:rsidR="0079370B" w:rsidRPr="00597062" w:rsidRDefault="000408AD" w:rsidP="0024688C">
      <w:proofErr w:type="spellStart"/>
      <w:r w:rsidRPr="00597062">
        <w:lastRenderedPageBreak/>
        <w:t>Councillor</w:t>
      </w:r>
      <w:proofErr w:type="spellEnd"/>
      <w:r w:rsidRPr="00597062">
        <w:t xml:space="preserve"> Anstey said there will be another $6,500 f</w:t>
      </w:r>
      <w:r w:rsidR="0079370B" w:rsidRPr="00597062">
        <w:t>ee also required down the road and</w:t>
      </w:r>
      <w:r w:rsidRPr="00597062">
        <w:t xml:space="preserve"> </w:t>
      </w:r>
      <w:r w:rsidR="0079370B" w:rsidRPr="00597062">
        <w:t>f</w:t>
      </w:r>
      <w:r w:rsidRPr="00597062">
        <w:t xml:space="preserve">eels it is too big of a commitment given our </w:t>
      </w:r>
      <w:r w:rsidR="0079370B" w:rsidRPr="00597062">
        <w:t>budgetary</w:t>
      </w:r>
      <w:r w:rsidRPr="00597062">
        <w:t xml:space="preserve"> situation.  </w:t>
      </w:r>
    </w:p>
    <w:p w:rsidR="0079370B" w:rsidRPr="00597062" w:rsidRDefault="0079370B" w:rsidP="0024688C"/>
    <w:p w:rsidR="0050662A" w:rsidRPr="00597062" w:rsidRDefault="000408AD" w:rsidP="0024688C">
      <w:proofErr w:type="spellStart"/>
      <w:r w:rsidRPr="00597062">
        <w:t>Councillor</w:t>
      </w:r>
      <w:proofErr w:type="spellEnd"/>
      <w:r w:rsidRPr="00597062">
        <w:t xml:space="preserve"> Lorenzen feels that fire staff could raise enough money to cover the $6,500.  He </w:t>
      </w:r>
      <w:r w:rsidR="004F1F7B" w:rsidRPr="00597062">
        <w:t xml:space="preserve">felt that it </w:t>
      </w:r>
      <w:r w:rsidRPr="00597062">
        <w:t xml:space="preserve">would also help in recruitment.  </w:t>
      </w:r>
    </w:p>
    <w:p w:rsidR="000408AD" w:rsidRPr="00597062" w:rsidRDefault="000408AD" w:rsidP="0024688C"/>
    <w:p w:rsidR="000408AD" w:rsidRPr="00597062" w:rsidRDefault="000408AD" w:rsidP="0024688C">
      <w:proofErr w:type="spellStart"/>
      <w:r w:rsidRPr="00597062">
        <w:t>Councillor</w:t>
      </w:r>
      <w:proofErr w:type="spellEnd"/>
      <w:r w:rsidRPr="00597062">
        <w:t xml:space="preserve"> </w:t>
      </w:r>
      <w:proofErr w:type="spellStart"/>
      <w:r w:rsidRPr="00597062">
        <w:t>McBreairity</w:t>
      </w:r>
      <w:proofErr w:type="spellEnd"/>
      <w:r w:rsidRPr="00597062">
        <w:t xml:space="preserve"> feels that we are spending next </w:t>
      </w:r>
      <w:r w:rsidR="0079370B" w:rsidRPr="00597062">
        <w:t>year’s</w:t>
      </w:r>
      <w:r w:rsidRPr="00597062">
        <w:t xml:space="preserve"> money and may have something more important dropped</w:t>
      </w:r>
      <w:r w:rsidR="004F1F7B" w:rsidRPr="00597062">
        <w:t xml:space="preserve"> in the budget process</w:t>
      </w:r>
      <w:r w:rsidRPr="00597062">
        <w:t xml:space="preserve">.  </w:t>
      </w:r>
      <w:proofErr w:type="spellStart"/>
      <w:r w:rsidRPr="00597062">
        <w:t>Councillor</w:t>
      </w:r>
      <w:proofErr w:type="spellEnd"/>
      <w:r w:rsidRPr="00597062">
        <w:t xml:space="preserve"> Anstey feels we should look at it for 2017 and try to do funding over the next year and do a better job </w:t>
      </w:r>
      <w:r w:rsidR="0079370B" w:rsidRPr="00597062">
        <w:t>of putting off the event.</w:t>
      </w:r>
    </w:p>
    <w:p w:rsidR="0050662A" w:rsidRDefault="0050662A" w:rsidP="0024688C">
      <w:pPr>
        <w:rPr>
          <w:b/>
          <w:i/>
        </w:rPr>
      </w:pPr>
    </w:p>
    <w:p w:rsidR="0024688C" w:rsidRPr="008D69FC" w:rsidRDefault="00412779" w:rsidP="0024688C">
      <w:pPr>
        <w:rPr>
          <w:b/>
          <w:sz w:val="28"/>
          <w:szCs w:val="28"/>
        </w:rPr>
      </w:pPr>
      <w:r>
        <w:rPr>
          <w:b/>
          <w:sz w:val="28"/>
          <w:szCs w:val="28"/>
        </w:rPr>
        <w:t>Property Tax Reduction</w:t>
      </w:r>
    </w:p>
    <w:p w:rsidR="0024688C" w:rsidRDefault="0024688C" w:rsidP="0024688C"/>
    <w:p w:rsidR="0024688C" w:rsidRDefault="0024688C" w:rsidP="0024688C">
      <w:r>
        <w:t>The Committee reviewed one residential tax reduction application which was submitted in accordance with Council’s policy on tax reductions for residential property.</w:t>
      </w:r>
    </w:p>
    <w:p w:rsidR="00412779" w:rsidRDefault="00412779" w:rsidP="0024688C"/>
    <w:p w:rsidR="00412779" w:rsidRPr="00412779" w:rsidRDefault="00412779" w:rsidP="0024688C">
      <w:pPr>
        <w:rPr>
          <w:b/>
          <w:sz w:val="26"/>
          <w:szCs w:val="26"/>
        </w:rPr>
      </w:pPr>
      <w:r w:rsidRPr="00412779">
        <w:rPr>
          <w:b/>
          <w:sz w:val="26"/>
          <w:szCs w:val="26"/>
        </w:rPr>
        <w:t>Motion #15-202</w:t>
      </w:r>
    </w:p>
    <w:p w:rsidR="00412779" w:rsidRPr="00412779" w:rsidRDefault="00412779" w:rsidP="0024688C">
      <w:pPr>
        <w:rPr>
          <w:b/>
          <w:sz w:val="26"/>
          <w:szCs w:val="26"/>
        </w:rPr>
      </w:pPr>
      <w:r>
        <w:rPr>
          <w:b/>
          <w:sz w:val="26"/>
          <w:szCs w:val="26"/>
        </w:rPr>
        <w:t>Property Tax Reduction</w:t>
      </w:r>
    </w:p>
    <w:p w:rsidR="0024688C" w:rsidRDefault="0024688C" w:rsidP="0024688C"/>
    <w:p w:rsidR="0024688C" w:rsidRDefault="00412779" w:rsidP="0024688C">
      <w:r>
        <w:t xml:space="preserve">Moved by Deputy Mayor Abbott and seconded by </w:t>
      </w:r>
      <w:proofErr w:type="spellStart"/>
      <w:r>
        <w:t>Councillor</w:t>
      </w:r>
      <w:proofErr w:type="spellEnd"/>
      <w:r>
        <w:t xml:space="preserve"> Parrott</w:t>
      </w:r>
      <w:r w:rsidR="0024688C">
        <w:t xml:space="preserve"> that the property tax reduction be approved as attached.</w:t>
      </w:r>
    </w:p>
    <w:p w:rsidR="00412779" w:rsidRDefault="00412779" w:rsidP="0024688C"/>
    <w:p w:rsidR="00412779" w:rsidRDefault="00412779" w:rsidP="0024688C">
      <w:r>
        <w:tab/>
      </w:r>
      <w:r>
        <w:tab/>
        <w:t xml:space="preserve">In </w:t>
      </w:r>
      <w:proofErr w:type="spellStart"/>
      <w:r>
        <w:t>Favour</w:t>
      </w:r>
      <w:proofErr w:type="spellEnd"/>
      <w:r>
        <w:t>:</w:t>
      </w:r>
      <w:r>
        <w:tab/>
        <w:t>6</w:t>
      </w:r>
      <w:r>
        <w:tab/>
        <w:t>Opposing:</w:t>
      </w:r>
      <w:r>
        <w:tab/>
        <w:t>0</w:t>
      </w:r>
    </w:p>
    <w:p w:rsidR="00412779" w:rsidRDefault="00412779" w:rsidP="0024688C"/>
    <w:p w:rsidR="00412779" w:rsidRDefault="00412779" w:rsidP="0024688C">
      <w:r w:rsidRPr="00412779">
        <w:rPr>
          <w:b/>
        </w:rPr>
        <w:t>Decision:</w:t>
      </w:r>
      <w:r w:rsidRPr="00412779">
        <w:rPr>
          <w:b/>
        </w:rPr>
        <w:tab/>
      </w:r>
      <w:r>
        <w:t>Motion carried.</w:t>
      </w:r>
    </w:p>
    <w:p w:rsidR="0024688C" w:rsidRDefault="0024688C" w:rsidP="0024688C"/>
    <w:p w:rsidR="0024688C" w:rsidRDefault="0024688C" w:rsidP="0024688C">
      <w:r>
        <w:t>The CAO joined the Committee meeting.</w:t>
      </w:r>
    </w:p>
    <w:p w:rsidR="0024688C" w:rsidRDefault="0024688C" w:rsidP="0024688C"/>
    <w:p w:rsidR="0024688C" w:rsidRDefault="0024688C" w:rsidP="0024688C">
      <w:pPr>
        <w:rPr>
          <w:b/>
          <w:sz w:val="28"/>
          <w:szCs w:val="28"/>
        </w:rPr>
      </w:pPr>
      <w:r>
        <w:rPr>
          <w:b/>
          <w:sz w:val="28"/>
          <w:szCs w:val="28"/>
        </w:rPr>
        <w:t xml:space="preserve">New Committee Structure </w:t>
      </w:r>
    </w:p>
    <w:p w:rsidR="0024688C" w:rsidRDefault="0024688C" w:rsidP="0024688C"/>
    <w:p w:rsidR="0024688C" w:rsidRDefault="0024688C" w:rsidP="0024688C">
      <w:r w:rsidRPr="00110A2D">
        <w:t>Half way through their term it is Council’s policy to change the elected officials sitting on each of the committees.  Council has also decided to</w:t>
      </w:r>
      <w:r w:rsidR="00493964">
        <w:t xml:space="preserve"> review the committee structure</w:t>
      </w:r>
      <w:r w:rsidRPr="00110A2D">
        <w:t xml:space="preserve"> themselves to see if there is a better way to carry out its business and implement its strategic plan.  Over the last few months the CAO has been reviewing the structure and there are some suggested changes being recommended to Council.  They include the following:</w:t>
      </w:r>
    </w:p>
    <w:p w:rsidR="0024688C" w:rsidRDefault="0024688C" w:rsidP="0024688C"/>
    <w:p w:rsidR="0024688C" w:rsidRPr="00110A2D" w:rsidRDefault="0024688C" w:rsidP="0024688C">
      <w:pPr>
        <w:numPr>
          <w:ilvl w:val="0"/>
          <w:numId w:val="26"/>
        </w:numPr>
      </w:pPr>
      <w:r w:rsidRPr="00110A2D">
        <w:t>Human Resources will be moved to the Finance and Administration Committee.</w:t>
      </w:r>
    </w:p>
    <w:p w:rsidR="0024688C" w:rsidRPr="00110A2D" w:rsidRDefault="0024688C" w:rsidP="0024688C">
      <w:pPr>
        <w:numPr>
          <w:ilvl w:val="0"/>
          <w:numId w:val="26"/>
        </w:numPr>
      </w:pPr>
      <w:r w:rsidRPr="00110A2D">
        <w:t>Engineering and Public Works will be separated into two committees.</w:t>
      </w:r>
    </w:p>
    <w:p w:rsidR="0024688C" w:rsidRPr="00110A2D" w:rsidRDefault="0024688C" w:rsidP="0024688C">
      <w:pPr>
        <w:numPr>
          <w:ilvl w:val="0"/>
          <w:numId w:val="26"/>
        </w:numPr>
      </w:pPr>
      <w:r w:rsidRPr="00110A2D">
        <w:t>Public Safety will now be included in the new Public Works and Services Committee.</w:t>
      </w:r>
    </w:p>
    <w:p w:rsidR="0024688C" w:rsidRPr="00110A2D" w:rsidRDefault="0024688C" w:rsidP="0024688C">
      <w:pPr>
        <w:numPr>
          <w:ilvl w:val="0"/>
          <w:numId w:val="26"/>
        </w:numPr>
      </w:pPr>
      <w:r w:rsidRPr="00110A2D">
        <w:t>The Tourism and Development committees will be merged into one.</w:t>
      </w:r>
    </w:p>
    <w:p w:rsidR="0024688C" w:rsidRDefault="0024688C" w:rsidP="0024688C">
      <w:pPr>
        <w:numPr>
          <w:ilvl w:val="0"/>
          <w:numId w:val="26"/>
        </w:numPr>
      </w:pPr>
      <w:r w:rsidRPr="00110A2D">
        <w:t>A new committee called the Governance and Community Engagement Committee will be formed.</w:t>
      </w:r>
    </w:p>
    <w:p w:rsidR="0024688C" w:rsidRPr="00110A2D" w:rsidRDefault="0024688C" w:rsidP="0024688C">
      <w:pPr>
        <w:ind w:left="1080"/>
      </w:pPr>
    </w:p>
    <w:p w:rsidR="0024688C" w:rsidRDefault="0024688C" w:rsidP="0024688C">
      <w:r w:rsidRPr="00110A2D">
        <w:lastRenderedPageBreak/>
        <w:t xml:space="preserve">It is felt that these changes will provide for a more efficient workflow and provide a better mechanism with which to implement the strategic plan.  </w:t>
      </w:r>
    </w:p>
    <w:p w:rsidR="00493964" w:rsidRDefault="00493964" w:rsidP="0024688C"/>
    <w:p w:rsidR="00493964" w:rsidRPr="00493964" w:rsidRDefault="00493964" w:rsidP="0024688C">
      <w:pPr>
        <w:rPr>
          <w:b/>
          <w:sz w:val="26"/>
          <w:szCs w:val="26"/>
        </w:rPr>
      </w:pPr>
      <w:r w:rsidRPr="00493964">
        <w:rPr>
          <w:b/>
          <w:sz w:val="26"/>
          <w:szCs w:val="26"/>
        </w:rPr>
        <w:t>Motion #15-203</w:t>
      </w:r>
    </w:p>
    <w:p w:rsidR="00493964" w:rsidRPr="00493964" w:rsidRDefault="00493964" w:rsidP="0024688C">
      <w:pPr>
        <w:rPr>
          <w:b/>
          <w:sz w:val="26"/>
          <w:szCs w:val="26"/>
        </w:rPr>
      </w:pPr>
      <w:r w:rsidRPr="00493964">
        <w:rPr>
          <w:b/>
          <w:sz w:val="26"/>
          <w:szCs w:val="26"/>
        </w:rPr>
        <w:t>New Committee Structure</w:t>
      </w:r>
    </w:p>
    <w:p w:rsidR="0024688C" w:rsidRDefault="0024688C" w:rsidP="0024688C"/>
    <w:p w:rsidR="0024688C" w:rsidRDefault="00493964" w:rsidP="0024688C">
      <w:r>
        <w:t xml:space="preserve">Moved by Deputy Mayor Abbott and seconded by </w:t>
      </w:r>
      <w:proofErr w:type="spellStart"/>
      <w:r>
        <w:t>Councillor</w:t>
      </w:r>
      <w:proofErr w:type="spellEnd"/>
      <w:r>
        <w:t xml:space="preserve"> Lorenzen</w:t>
      </w:r>
      <w:r w:rsidR="0024688C" w:rsidRPr="00110A2D">
        <w:t xml:space="preserve"> that the Town adopt the new committee structure as attached.</w:t>
      </w:r>
    </w:p>
    <w:p w:rsidR="00493964" w:rsidRDefault="00493964" w:rsidP="0024688C"/>
    <w:p w:rsidR="00493964" w:rsidRDefault="00493964" w:rsidP="0024688C">
      <w:r>
        <w:tab/>
      </w:r>
      <w:r>
        <w:tab/>
        <w:t xml:space="preserve">In </w:t>
      </w:r>
      <w:proofErr w:type="spellStart"/>
      <w:r>
        <w:t>Favour</w:t>
      </w:r>
      <w:proofErr w:type="spellEnd"/>
      <w:r>
        <w:t>:</w:t>
      </w:r>
      <w:r>
        <w:tab/>
        <w:t>6</w:t>
      </w:r>
      <w:r>
        <w:tab/>
        <w:t>Opposing:</w:t>
      </w:r>
      <w:r>
        <w:tab/>
        <w:t>0</w:t>
      </w:r>
    </w:p>
    <w:p w:rsidR="00493964" w:rsidRDefault="00493964" w:rsidP="0024688C"/>
    <w:p w:rsidR="00493964" w:rsidRPr="00110A2D" w:rsidRDefault="00493964" w:rsidP="0024688C">
      <w:r w:rsidRPr="00493964">
        <w:rPr>
          <w:b/>
        </w:rPr>
        <w:t>Decision:</w:t>
      </w:r>
      <w:r w:rsidRPr="00493964">
        <w:rPr>
          <w:b/>
        </w:rPr>
        <w:tab/>
      </w:r>
      <w:r>
        <w:t>Motion carried.</w:t>
      </w:r>
    </w:p>
    <w:p w:rsidR="0024688C" w:rsidRDefault="0024688C" w:rsidP="0024688C"/>
    <w:p w:rsidR="0024688C" w:rsidRPr="00764DEE" w:rsidRDefault="0024688C" w:rsidP="0024688C">
      <w:pPr>
        <w:rPr>
          <w:b/>
          <w:sz w:val="28"/>
          <w:szCs w:val="28"/>
        </w:rPr>
      </w:pPr>
      <w:r w:rsidRPr="00764DEE">
        <w:rPr>
          <w:b/>
          <w:sz w:val="28"/>
          <w:szCs w:val="28"/>
        </w:rPr>
        <w:t xml:space="preserve">Tender for </w:t>
      </w:r>
      <w:r>
        <w:rPr>
          <w:b/>
          <w:sz w:val="28"/>
          <w:szCs w:val="28"/>
        </w:rPr>
        <w:t>Waste Transfer Station</w:t>
      </w:r>
    </w:p>
    <w:p w:rsidR="0024688C" w:rsidRDefault="0024688C" w:rsidP="0024688C"/>
    <w:p w:rsidR="0024688C" w:rsidRDefault="0024688C" w:rsidP="0024688C">
      <w:r>
        <w:t xml:space="preserve">The Finance Committee reviewed the tender results for construction of the Waste Transfer Station for which six bids were received.  </w:t>
      </w:r>
    </w:p>
    <w:p w:rsidR="00493964" w:rsidRDefault="00493964" w:rsidP="0024688C"/>
    <w:p w:rsidR="00493964" w:rsidRPr="00237620" w:rsidRDefault="00493964" w:rsidP="0024688C">
      <w:pPr>
        <w:rPr>
          <w:b/>
          <w:sz w:val="26"/>
          <w:szCs w:val="26"/>
        </w:rPr>
      </w:pPr>
      <w:r w:rsidRPr="00237620">
        <w:rPr>
          <w:b/>
          <w:sz w:val="26"/>
          <w:szCs w:val="26"/>
        </w:rPr>
        <w:t>Motion #15-204</w:t>
      </w:r>
    </w:p>
    <w:p w:rsidR="00493964" w:rsidRPr="00237620" w:rsidRDefault="00237620" w:rsidP="0024688C">
      <w:pPr>
        <w:rPr>
          <w:b/>
          <w:sz w:val="26"/>
          <w:szCs w:val="26"/>
        </w:rPr>
      </w:pPr>
      <w:r w:rsidRPr="00237620">
        <w:rPr>
          <w:b/>
          <w:sz w:val="26"/>
          <w:szCs w:val="26"/>
        </w:rPr>
        <w:t>Tender for Waste Transfer Station</w:t>
      </w:r>
    </w:p>
    <w:p w:rsidR="0024688C" w:rsidRDefault="0024688C" w:rsidP="0024688C"/>
    <w:p w:rsidR="0024688C" w:rsidRDefault="00076ED7" w:rsidP="0024688C">
      <w:r>
        <w:t xml:space="preserve">Moved by Deputy Mayor Abbott and seconded by </w:t>
      </w:r>
      <w:proofErr w:type="spellStart"/>
      <w:r>
        <w:t>Councillor</w:t>
      </w:r>
      <w:proofErr w:type="spellEnd"/>
      <w:r>
        <w:t xml:space="preserve"> Parrott</w:t>
      </w:r>
      <w:r w:rsidR="0024688C">
        <w:t xml:space="preserve"> that the tender for</w:t>
      </w:r>
      <w:r w:rsidR="0024688C" w:rsidRPr="00C143E7">
        <w:t xml:space="preserve"> </w:t>
      </w:r>
      <w:r w:rsidR="0024688C">
        <w:t>the construction of the Waste Transfer Station be awarded to Airways Contracting Ltd.at a cost of $284,100.08 HST inclusive.</w:t>
      </w:r>
    </w:p>
    <w:p w:rsidR="00076ED7" w:rsidRDefault="00076ED7" w:rsidP="0024688C"/>
    <w:p w:rsidR="00076ED7" w:rsidRDefault="00076ED7" w:rsidP="0024688C">
      <w:r>
        <w:tab/>
      </w:r>
      <w:r>
        <w:tab/>
        <w:t xml:space="preserve">In </w:t>
      </w:r>
      <w:proofErr w:type="spellStart"/>
      <w:r>
        <w:t>Favour</w:t>
      </w:r>
      <w:proofErr w:type="spellEnd"/>
      <w:r>
        <w:t>:</w:t>
      </w:r>
      <w:r>
        <w:tab/>
        <w:t>6</w:t>
      </w:r>
      <w:r>
        <w:tab/>
        <w:t>Opposing:</w:t>
      </w:r>
      <w:r>
        <w:tab/>
        <w:t>0</w:t>
      </w:r>
    </w:p>
    <w:p w:rsidR="00076ED7" w:rsidRDefault="00076ED7" w:rsidP="0024688C"/>
    <w:p w:rsidR="00076ED7" w:rsidRDefault="00076ED7" w:rsidP="0024688C">
      <w:r w:rsidRPr="00076ED7">
        <w:rPr>
          <w:b/>
        </w:rPr>
        <w:t>Decision:</w:t>
      </w:r>
      <w:r>
        <w:tab/>
        <w:t>Motion carried.</w:t>
      </w:r>
    </w:p>
    <w:p w:rsidR="0024688C" w:rsidRDefault="0024688C" w:rsidP="0024688C"/>
    <w:p w:rsidR="0024688C" w:rsidRDefault="0024688C" w:rsidP="0024688C">
      <w:r>
        <w:t>This is $84,774.48 over budget but the overage will be covered from savings on other projects.</w:t>
      </w:r>
    </w:p>
    <w:p w:rsidR="0024688C" w:rsidRDefault="0024688C" w:rsidP="0024688C"/>
    <w:p w:rsidR="0024688C" w:rsidRPr="00B65DA3" w:rsidRDefault="0024688C" w:rsidP="0024688C">
      <w:pPr>
        <w:rPr>
          <w:b/>
          <w:sz w:val="28"/>
          <w:szCs w:val="28"/>
        </w:rPr>
      </w:pPr>
      <w:r w:rsidRPr="00B65DA3">
        <w:rPr>
          <w:b/>
          <w:sz w:val="28"/>
          <w:szCs w:val="28"/>
        </w:rPr>
        <w:t>Tender for</w:t>
      </w:r>
      <w:r>
        <w:rPr>
          <w:b/>
          <w:sz w:val="28"/>
          <w:szCs w:val="28"/>
        </w:rPr>
        <w:t xml:space="preserve"> </w:t>
      </w:r>
      <w:proofErr w:type="spellStart"/>
      <w:r>
        <w:rPr>
          <w:b/>
          <w:sz w:val="28"/>
          <w:szCs w:val="28"/>
        </w:rPr>
        <w:t>Penwell</w:t>
      </w:r>
      <w:proofErr w:type="spellEnd"/>
      <w:r>
        <w:rPr>
          <w:b/>
          <w:sz w:val="28"/>
          <w:szCs w:val="28"/>
        </w:rPr>
        <w:t xml:space="preserve"> Avenue Storm Upgrading</w:t>
      </w:r>
    </w:p>
    <w:p w:rsidR="0024688C" w:rsidRDefault="0024688C" w:rsidP="0024688C"/>
    <w:p w:rsidR="0024688C" w:rsidRDefault="0024688C" w:rsidP="0024688C">
      <w:r>
        <w:t xml:space="preserve">The Committee reviewed the tender results for the </w:t>
      </w:r>
      <w:proofErr w:type="spellStart"/>
      <w:r>
        <w:t>Penwell</w:t>
      </w:r>
      <w:proofErr w:type="spellEnd"/>
      <w:r>
        <w:t xml:space="preserve"> Avenue Storm Upgrading for which three bids were received.</w:t>
      </w:r>
    </w:p>
    <w:p w:rsidR="007C464C" w:rsidRDefault="007C464C" w:rsidP="0024688C"/>
    <w:p w:rsidR="007C464C" w:rsidRPr="007C464C" w:rsidRDefault="007C464C" w:rsidP="0024688C">
      <w:pPr>
        <w:rPr>
          <w:b/>
          <w:sz w:val="26"/>
          <w:szCs w:val="26"/>
        </w:rPr>
      </w:pPr>
      <w:r w:rsidRPr="007C464C">
        <w:rPr>
          <w:b/>
          <w:sz w:val="26"/>
          <w:szCs w:val="26"/>
        </w:rPr>
        <w:t>Motion #15-205</w:t>
      </w:r>
    </w:p>
    <w:p w:rsidR="007C464C" w:rsidRPr="007C464C" w:rsidRDefault="007C464C" w:rsidP="0024688C">
      <w:pPr>
        <w:rPr>
          <w:b/>
          <w:sz w:val="26"/>
          <w:szCs w:val="26"/>
        </w:rPr>
      </w:pPr>
      <w:r w:rsidRPr="007C464C">
        <w:rPr>
          <w:b/>
          <w:sz w:val="26"/>
          <w:szCs w:val="26"/>
        </w:rPr>
        <w:t xml:space="preserve">Tender for </w:t>
      </w:r>
      <w:proofErr w:type="spellStart"/>
      <w:r w:rsidRPr="007C464C">
        <w:rPr>
          <w:b/>
          <w:sz w:val="26"/>
          <w:szCs w:val="26"/>
        </w:rPr>
        <w:t>Penwell</w:t>
      </w:r>
      <w:proofErr w:type="spellEnd"/>
      <w:r w:rsidRPr="007C464C">
        <w:rPr>
          <w:b/>
          <w:sz w:val="26"/>
          <w:szCs w:val="26"/>
        </w:rPr>
        <w:t xml:space="preserve"> Avenue Storm Upgrading</w:t>
      </w:r>
    </w:p>
    <w:p w:rsidR="0024688C" w:rsidRDefault="0024688C" w:rsidP="0024688C"/>
    <w:p w:rsidR="0024688C" w:rsidRDefault="007C464C" w:rsidP="0024688C">
      <w:r>
        <w:t xml:space="preserve">Moved by Deputy Mayor Abbott and seconded by </w:t>
      </w:r>
      <w:proofErr w:type="spellStart"/>
      <w:r>
        <w:t>Councillor</w:t>
      </w:r>
      <w:proofErr w:type="spellEnd"/>
      <w:r>
        <w:t xml:space="preserve"> </w:t>
      </w:r>
      <w:proofErr w:type="spellStart"/>
      <w:r>
        <w:t>McBreairty</w:t>
      </w:r>
      <w:proofErr w:type="spellEnd"/>
      <w:r w:rsidR="0024688C">
        <w:t xml:space="preserve"> that the tender for </w:t>
      </w:r>
      <w:proofErr w:type="spellStart"/>
      <w:r w:rsidR="0024688C">
        <w:t>Penwell</w:t>
      </w:r>
      <w:proofErr w:type="spellEnd"/>
      <w:r w:rsidR="0024688C">
        <w:t xml:space="preserve"> Avenue Storm Upgrading be awarded to ANW Construction at a price of $5,056.75 HST inclusive.</w:t>
      </w:r>
    </w:p>
    <w:p w:rsidR="007C464C" w:rsidRDefault="007C464C" w:rsidP="0024688C"/>
    <w:p w:rsidR="007C464C" w:rsidRDefault="007C464C" w:rsidP="0024688C">
      <w:r>
        <w:lastRenderedPageBreak/>
        <w:tab/>
      </w:r>
      <w:r>
        <w:tab/>
        <w:t xml:space="preserve">In </w:t>
      </w:r>
      <w:proofErr w:type="spellStart"/>
      <w:r>
        <w:t>Favour</w:t>
      </w:r>
      <w:proofErr w:type="spellEnd"/>
      <w:r>
        <w:t>:</w:t>
      </w:r>
      <w:r>
        <w:tab/>
        <w:t>6</w:t>
      </w:r>
      <w:r>
        <w:tab/>
        <w:t>Opposing:</w:t>
      </w:r>
      <w:r>
        <w:tab/>
        <w:t>0</w:t>
      </w:r>
    </w:p>
    <w:p w:rsidR="007C464C" w:rsidRDefault="007C464C" w:rsidP="0024688C"/>
    <w:p w:rsidR="007C464C" w:rsidRDefault="007C464C" w:rsidP="0024688C">
      <w:r w:rsidRPr="007C464C">
        <w:rPr>
          <w:b/>
        </w:rPr>
        <w:t>Decision:</w:t>
      </w:r>
      <w:r w:rsidRPr="007C464C">
        <w:rPr>
          <w:b/>
        </w:rPr>
        <w:tab/>
      </w:r>
      <w:r>
        <w:t>Motion carried.</w:t>
      </w:r>
    </w:p>
    <w:p w:rsidR="0024688C" w:rsidRDefault="0024688C" w:rsidP="0024688C"/>
    <w:p w:rsidR="0024688C" w:rsidRPr="009649E5" w:rsidRDefault="0024688C" w:rsidP="0024688C">
      <w:pPr>
        <w:rPr>
          <w:b/>
          <w:sz w:val="28"/>
          <w:szCs w:val="28"/>
        </w:rPr>
      </w:pPr>
      <w:r w:rsidRPr="009649E5">
        <w:rPr>
          <w:b/>
          <w:sz w:val="28"/>
          <w:szCs w:val="28"/>
        </w:rPr>
        <w:t>2016 Budget Schedule</w:t>
      </w:r>
    </w:p>
    <w:p w:rsidR="0024688C" w:rsidRDefault="0024688C" w:rsidP="0024688C"/>
    <w:p w:rsidR="0024688C" w:rsidRDefault="0024688C" w:rsidP="0024688C">
      <w:r>
        <w:t>The Committee reviewed the proposed 2016 Budget Schedule.  Work on the Budget will commence in September and the proposed date to bring the Budget down publically is the Regular Council meeting of December 16, 2015.</w:t>
      </w:r>
    </w:p>
    <w:p w:rsidR="0024688C" w:rsidRDefault="0024688C" w:rsidP="0024688C"/>
    <w:p w:rsidR="0024688C" w:rsidRPr="005151E3" w:rsidRDefault="0024688C" w:rsidP="0024688C">
      <w:pPr>
        <w:rPr>
          <w:b/>
          <w:sz w:val="28"/>
          <w:szCs w:val="28"/>
        </w:rPr>
      </w:pPr>
      <w:r w:rsidRPr="005151E3">
        <w:rPr>
          <w:b/>
          <w:sz w:val="28"/>
          <w:szCs w:val="28"/>
        </w:rPr>
        <w:t>Donation to 30</w:t>
      </w:r>
      <w:r w:rsidRPr="005151E3">
        <w:rPr>
          <w:b/>
          <w:sz w:val="28"/>
          <w:szCs w:val="28"/>
          <w:vertAlign w:val="superscript"/>
        </w:rPr>
        <w:t>th</w:t>
      </w:r>
      <w:r w:rsidRPr="005151E3">
        <w:rPr>
          <w:b/>
          <w:sz w:val="28"/>
          <w:szCs w:val="28"/>
        </w:rPr>
        <w:t xml:space="preserve"> Anniversary of Arrow Air Crash</w:t>
      </w:r>
    </w:p>
    <w:p w:rsidR="0024688C" w:rsidRDefault="0024688C" w:rsidP="0024688C"/>
    <w:p w:rsidR="0024688C" w:rsidRDefault="0024688C" w:rsidP="0024688C">
      <w:r>
        <w:t>The Committee reviewed the recommendation from the Tourism Committee that a donation be made to support the ceremonies planned in Fort Campbell, Kentucky for commemoration of the 30</w:t>
      </w:r>
      <w:r w:rsidRPr="00361225">
        <w:rPr>
          <w:vertAlign w:val="superscript"/>
        </w:rPr>
        <w:t>th</w:t>
      </w:r>
      <w:r>
        <w:t xml:space="preserve"> Anniversary of the Arrow Air Crash in Gander.  </w:t>
      </w:r>
    </w:p>
    <w:p w:rsidR="004A22E5" w:rsidRDefault="004A22E5" w:rsidP="0024688C"/>
    <w:p w:rsidR="004A22E5" w:rsidRPr="00A31D7B" w:rsidRDefault="00A31D7B" w:rsidP="0024688C">
      <w:pPr>
        <w:rPr>
          <w:b/>
          <w:sz w:val="26"/>
          <w:szCs w:val="26"/>
        </w:rPr>
      </w:pPr>
      <w:r w:rsidRPr="00A31D7B">
        <w:rPr>
          <w:b/>
          <w:sz w:val="26"/>
          <w:szCs w:val="26"/>
        </w:rPr>
        <w:t>Motion #15-206</w:t>
      </w:r>
    </w:p>
    <w:p w:rsidR="00A31D7B" w:rsidRPr="00A31D7B" w:rsidRDefault="00A31D7B" w:rsidP="0024688C">
      <w:pPr>
        <w:rPr>
          <w:b/>
          <w:sz w:val="26"/>
          <w:szCs w:val="26"/>
        </w:rPr>
      </w:pPr>
      <w:r w:rsidRPr="00A31D7B">
        <w:rPr>
          <w:b/>
          <w:sz w:val="26"/>
          <w:szCs w:val="26"/>
        </w:rPr>
        <w:t>Donation to 30</w:t>
      </w:r>
      <w:r w:rsidRPr="00A31D7B">
        <w:rPr>
          <w:b/>
          <w:sz w:val="26"/>
          <w:szCs w:val="26"/>
          <w:vertAlign w:val="superscript"/>
        </w:rPr>
        <w:t>th</w:t>
      </w:r>
      <w:r w:rsidRPr="00A31D7B">
        <w:rPr>
          <w:b/>
          <w:sz w:val="26"/>
          <w:szCs w:val="26"/>
        </w:rPr>
        <w:t xml:space="preserve"> Anniversary of Arrow Air Crash</w:t>
      </w:r>
    </w:p>
    <w:p w:rsidR="0024688C" w:rsidRDefault="0024688C" w:rsidP="0024688C"/>
    <w:p w:rsidR="0024688C" w:rsidRDefault="00A31D7B" w:rsidP="0024688C">
      <w:r>
        <w:t xml:space="preserve">Moved by Deputy Mayor Abbott and seconded by </w:t>
      </w:r>
      <w:proofErr w:type="spellStart"/>
      <w:r>
        <w:t>Councillor</w:t>
      </w:r>
      <w:proofErr w:type="spellEnd"/>
      <w:r>
        <w:t xml:space="preserve"> </w:t>
      </w:r>
      <w:proofErr w:type="spellStart"/>
      <w:r>
        <w:t>McBreairty</w:t>
      </w:r>
      <w:proofErr w:type="spellEnd"/>
      <w:r w:rsidR="0024688C">
        <w:t xml:space="preserve"> that the Town contribute $200</w:t>
      </w:r>
      <w:r w:rsidR="004A22E5">
        <w:t xml:space="preserve"> US</w:t>
      </w:r>
      <w:r w:rsidR="0024688C">
        <w:t xml:space="preserve"> towards the Arrow Air Crash Anniversary remembrance.</w:t>
      </w:r>
    </w:p>
    <w:p w:rsidR="00A31D7B" w:rsidRDefault="00A31D7B" w:rsidP="0024688C"/>
    <w:p w:rsidR="00A31D7B" w:rsidRDefault="00A31D7B" w:rsidP="0024688C">
      <w:r>
        <w:tab/>
      </w:r>
      <w:r>
        <w:tab/>
        <w:t xml:space="preserve">In </w:t>
      </w:r>
      <w:proofErr w:type="spellStart"/>
      <w:r>
        <w:t>Favour</w:t>
      </w:r>
      <w:proofErr w:type="spellEnd"/>
      <w:r>
        <w:t>:</w:t>
      </w:r>
      <w:r>
        <w:tab/>
        <w:t>6</w:t>
      </w:r>
      <w:r>
        <w:tab/>
        <w:t>Opposing:</w:t>
      </w:r>
      <w:r>
        <w:tab/>
        <w:t>0</w:t>
      </w:r>
    </w:p>
    <w:p w:rsidR="00A31D7B" w:rsidRDefault="00A31D7B" w:rsidP="0024688C"/>
    <w:p w:rsidR="00A31D7B" w:rsidRDefault="00A31D7B" w:rsidP="0024688C">
      <w:r w:rsidRPr="00A31D7B">
        <w:rPr>
          <w:b/>
        </w:rPr>
        <w:t>Decision:</w:t>
      </w:r>
      <w:r>
        <w:tab/>
        <w:t>Motion carried.</w:t>
      </w:r>
    </w:p>
    <w:p w:rsidR="0024688C" w:rsidRDefault="0024688C" w:rsidP="0024688C"/>
    <w:p w:rsidR="0024688C" w:rsidRPr="00361225" w:rsidRDefault="0024688C" w:rsidP="0024688C">
      <w:pPr>
        <w:rPr>
          <w:b/>
          <w:sz w:val="28"/>
          <w:szCs w:val="28"/>
        </w:rPr>
      </w:pPr>
      <w:r w:rsidRPr="00361225">
        <w:rPr>
          <w:b/>
          <w:sz w:val="28"/>
          <w:szCs w:val="28"/>
        </w:rPr>
        <w:t>Kelly Ford Flyers Contract</w:t>
      </w:r>
    </w:p>
    <w:p w:rsidR="0024688C" w:rsidRDefault="0024688C" w:rsidP="0024688C"/>
    <w:p w:rsidR="0024688C" w:rsidRDefault="0024688C" w:rsidP="0024688C">
      <w:r>
        <w:t xml:space="preserve">The Committee discussed a recommendation from Parks &amp; Recreation with regard to </w:t>
      </w:r>
      <w:proofErr w:type="gramStart"/>
      <w:r>
        <w:t>the per</w:t>
      </w:r>
      <w:proofErr w:type="gramEnd"/>
      <w:r>
        <w:t xml:space="preserve"> game charge for the Kelly Ford Flyers in the upcoming season and agreed with the recommendation that they are making.  </w:t>
      </w:r>
    </w:p>
    <w:p w:rsidR="00A31D7B" w:rsidRDefault="00A31D7B" w:rsidP="0024688C"/>
    <w:p w:rsidR="00A31D7B" w:rsidRPr="00A31D7B" w:rsidRDefault="00A31D7B" w:rsidP="0024688C">
      <w:pPr>
        <w:rPr>
          <w:b/>
          <w:sz w:val="26"/>
          <w:szCs w:val="26"/>
        </w:rPr>
      </w:pPr>
      <w:r w:rsidRPr="00A31D7B">
        <w:rPr>
          <w:b/>
          <w:sz w:val="26"/>
          <w:szCs w:val="26"/>
        </w:rPr>
        <w:t>Motion #15-207</w:t>
      </w:r>
    </w:p>
    <w:p w:rsidR="00A31D7B" w:rsidRPr="00A31D7B" w:rsidRDefault="00A31D7B" w:rsidP="0024688C">
      <w:pPr>
        <w:rPr>
          <w:b/>
          <w:sz w:val="26"/>
          <w:szCs w:val="26"/>
        </w:rPr>
      </w:pPr>
      <w:r w:rsidRPr="00A31D7B">
        <w:rPr>
          <w:b/>
          <w:sz w:val="26"/>
          <w:szCs w:val="26"/>
        </w:rPr>
        <w:t>Kelly Ford Flyers Contract</w:t>
      </w:r>
    </w:p>
    <w:p w:rsidR="0024688C" w:rsidRDefault="0024688C" w:rsidP="0024688C"/>
    <w:p w:rsidR="0024688C" w:rsidRDefault="00D15178" w:rsidP="0024688C">
      <w:r>
        <w:t xml:space="preserve">Moved by </w:t>
      </w:r>
      <w:r w:rsidR="00AE396A">
        <w:t xml:space="preserve">Deputy Mayor Abbott and seconded by </w:t>
      </w:r>
      <w:proofErr w:type="spellStart"/>
      <w:r w:rsidR="00AE396A">
        <w:t>Councillor</w:t>
      </w:r>
      <w:proofErr w:type="spellEnd"/>
      <w:r w:rsidR="00AE396A">
        <w:t xml:space="preserve"> </w:t>
      </w:r>
      <w:proofErr w:type="spellStart"/>
      <w:r w:rsidR="00AE396A">
        <w:t>McBreairty</w:t>
      </w:r>
      <w:proofErr w:type="spellEnd"/>
      <w:r w:rsidR="0024688C">
        <w:t xml:space="preserve"> that the Town of Gander charge the Kelly Ford Flyers $1,400 per game for the 2015-2016 season.</w:t>
      </w:r>
    </w:p>
    <w:p w:rsidR="00AE396A" w:rsidRDefault="00AE396A" w:rsidP="0024688C"/>
    <w:p w:rsidR="00AE396A" w:rsidRDefault="00AE396A" w:rsidP="0024688C">
      <w:r>
        <w:tab/>
      </w:r>
      <w:r>
        <w:tab/>
        <w:t xml:space="preserve">In </w:t>
      </w:r>
      <w:proofErr w:type="spellStart"/>
      <w:r>
        <w:t>Favour</w:t>
      </w:r>
      <w:proofErr w:type="spellEnd"/>
      <w:r>
        <w:t>:</w:t>
      </w:r>
      <w:r>
        <w:tab/>
        <w:t>6</w:t>
      </w:r>
      <w:r>
        <w:tab/>
        <w:t>Opposing:</w:t>
      </w:r>
      <w:r>
        <w:tab/>
        <w:t>0</w:t>
      </w:r>
    </w:p>
    <w:p w:rsidR="00AE396A" w:rsidRDefault="00AE396A" w:rsidP="0024688C"/>
    <w:p w:rsidR="00AE396A" w:rsidRDefault="00AE396A" w:rsidP="0024688C">
      <w:r w:rsidRPr="00AE396A">
        <w:rPr>
          <w:b/>
        </w:rPr>
        <w:t>Decision:</w:t>
      </w:r>
      <w:r>
        <w:tab/>
        <w:t>Motion carried.</w:t>
      </w:r>
    </w:p>
    <w:p w:rsidR="00AE396A" w:rsidRDefault="00AE396A" w:rsidP="0024688C"/>
    <w:p w:rsidR="0024688C" w:rsidRDefault="0024688C" w:rsidP="0024688C"/>
    <w:p w:rsidR="0024688C" w:rsidRDefault="0024688C" w:rsidP="0024688C">
      <w:pPr>
        <w:rPr>
          <w:b/>
          <w:sz w:val="28"/>
          <w:szCs w:val="28"/>
        </w:rPr>
      </w:pPr>
      <w:r w:rsidRPr="00F106D8">
        <w:rPr>
          <w:b/>
          <w:sz w:val="28"/>
          <w:szCs w:val="28"/>
        </w:rPr>
        <w:lastRenderedPageBreak/>
        <w:t xml:space="preserve">Change Order – </w:t>
      </w:r>
      <w:proofErr w:type="spellStart"/>
      <w:r w:rsidRPr="00F106D8">
        <w:rPr>
          <w:b/>
          <w:sz w:val="28"/>
          <w:szCs w:val="28"/>
        </w:rPr>
        <w:t>Piercon</w:t>
      </w:r>
      <w:proofErr w:type="spellEnd"/>
      <w:r w:rsidRPr="00F106D8">
        <w:rPr>
          <w:b/>
          <w:sz w:val="28"/>
          <w:szCs w:val="28"/>
        </w:rPr>
        <w:t xml:space="preserve"> Ltd.</w:t>
      </w:r>
      <w:r>
        <w:rPr>
          <w:b/>
          <w:sz w:val="28"/>
          <w:szCs w:val="28"/>
        </w:rPr>
        <w:t xml:space="preserve"> for Sanitary Sewer Upgrade Contract</w:t>
      </w:r>
    </w:p>
    <w:p w:rsidR="0024688C" w:rsidRDefault="0024688C" w:rsidP="0024688C">
      <w:pPr>
        <w:rPr>
          <w:b/>
          <w:sz w:val="28"/>
          <w:szCs w:val="28"/>
        </w:rPr>
      </w:pPr>
    </w:p>
    <w:p w:rsidR="0024688C" w:rsidRDefault="0024688C" w:rsidP="0024688C">
      <w:r>
        <w:t xml:space="preserve">The Committee reviewed the Engineering Department’s recommendation with regard to a Change Order for </w:t>
      </w:r>
      <w:proofErr w:type="spellStart"/>
      <w:r>
        <w:t>Piercon</w:t>
      </w:r>
      <w:proofErr w:type="spellEnd"/>
      <w:r>
        <w:t xml:space="preserve"> Ltd. on the water and sewer work contract they have for various areas around Town.</w:t>
      </w:r>
    </w:p>
    <w:p w:rsidR="00D25D31" w:rsidRDefault="00D25D31" w:rsidP="0024688C"/>
    <w:p w:rsidR="00D25D31" w:rsidRPr="00D25D31" w:rsidRDefault="00D25D31" w:rsidP="0024688C">
      <w:pPr>
        <w:rPr>
          <w:b/>
          <w:sz w:val="26"/>
          <w:szCs w:val="26"/>
        </w:rPr>
      </w:pPr>
      <w:r w:rsidRPr="00D25D31">
        <w:rPr>
          <w:b/>
          <w:sz w:val="26"/>
          <w:szCs w:val="26"/>
        </w:rPr>
        <w:t>Motion #15-208</w:t>
      </w:r>
    </w:p>
    <w:p w:rsidR="00D25D31" w:rsidRDefault="00D25D31" w:rsidP="0024688C">
      <w:r w:rsidRPr="00D25D31">
        <w:rPr>
          <w:b/>
          <w:sz w:val="26"/>
          <w:szCs w:val="26"/>
        </w:rPr>
        <w:t xml:space="preserve">Change Order – </w:t>
      </w:r>
      <w:proofErr w:type="spellStart"/>
      <w:r w:rsidRPr="00D25D31">
        <w:rPr>
          <w:b/>
          <w:sz w:val="26"/>
          <w:szCs w:val="26"/>
        </w:rPr>
        <w:t>Piercon</w:t>
      </w:r>
      <w:proofErr w:type="spellEnd"/>
      <w:r w:rsidRPr="00D25D31">
        <w:rPr>
          <w:b/>
          <w:sz w:val="26"/>
          <w:szCs w:val="26"/>
        </w:rPr>
        <w:t xml:space="preserve"> Ltd. for Sanitary Sewer Upgrade Contract</w:t>
      </w:r>
    </w:p>
    <w:p w:rsidR="0024688C" w:rsidRDefault="0024688C" w:rsidP="0024688C"/>
    <w:p w:rsidR="0024688C" w:rsidRDefault="007668FF" w:rsidP="0024688C">
      <w:r>
        <w:t xml:space="preserve">Moved by Deputy Mayor Abbott and seconded by </w:t>
      </w:r>
      <w:proofErr w:type="spellStart"/>
      <w:r>
        <w:t>Councillor</w:t>
      </w:r>
      <w:proofErr w:type="spellEnd"/>
      <w:r>
        <w:t xml:space="preserve"> Lorenzen that</w:t>
      </w:r>
      <w:r w:rsidR="0024688C">
        <w:t xml:space="preserve"> Change Order #2 for </w:t>
      </w:r>
      <w:proofErr w:type="spellStart"/>
      <w:r w:rsidR="0024688C">
        <w:t>Piercon</w:t>
      </w:r>
      <w:proofErr w:type="spellEnd"/>
      <w:r w:rsidR="0024688C">
        <w:t xml:space="preserve"> Ltd. be approved in the amount of $32,788.13 HST inclusive.</w:t>
      </w:r>
    </w:p>
    <w:p w:rsidR="0024688C" w:rsidRDefault="0024688C" w:rsidP="0024688C"/>
    <w:p w:rsidR="007668FF" w:rsidRDefault="007668FF" w:rsidP="0024688C">
      <w:r>
        <w:tab/>
      </w:r>
      <w:r>
        <w:tab/>
        <w:t xml:space="preserve">In </w:t>
      </w:r>
      <w:proofErr w:type="spellStart"/>
      <w:r>
        <w:t>Favour</w:t>
      </w:r>
      <w:proofErr w:type="spellEnd"/>
      <w:r>
        <w:t>:</w:t>
      </w:r>
      <w:r>
        <w:tab/>
        <w:t>6</w:t>
      </w:r>
      <w:r>
        <w:tab/>
        <w:t>Opposing:</w:t>
      </w:r>
      <w:r>
        <w:tab/>
        <w:t>0</w:t>
      </w:r>
    </w:p>
    <w:p w:rsidR="007668FF" w:rsidRDefault="007668FF" w:rsidP="0024688C"/>
    <w:p w:rsidR="007668FF" w:rsidRDefault="007668FF" w:rsidP="0024688C">
      <w:r w:rsidRPr="007668FF">
        <w:rPr>
          <w:b/>
        </w:rPr>
        <w:t>Decision:</w:t>
      </w:r>
      <w:r>
        <w:tab/>
        <w:t>Motion carried.</w:t>
      </w:r>
    </w:p>
    <w:p w:rsidR="00650930" w:rsidRDefault="00650930" w:rsidP="0024688C"/>
    <w:p w:rsidR="00650930" w:rsidRPr="0099402F" w:rsidRDefault="00650930" w:rsidP="0024688C">
      <w:r w:rsidRPr="0099402F">
        <w:t xml:space="preserve">The Mayor expressed concern with the number of Change Orders </w:t>
      </w:r>
      <w:r w:rsidR="004F1F7B" w:rsidRPr="0099402F">
        <w:t xml:space="preserve">in our Capital projects </w:t>
      </w:r>
      <w:r w:rsidRPr="0099402F">
        <w:t>and feels we have too many.</w:t>
      </w:r>
    </w:p>
    <w:p w:rsidR="007668FF" w:rsidRDefault="007668FF" w:rsidP="0024688C"/>
    <w:p w:rsidR="0024688C" w:rsidRPr="00D06442" w:rsidRDefault="0024688C" w:rsidP="0024688C">
      <w:pPr>
        <w:rPr>
          <w:b/>
          <w:sz w:val="28"/>
          <w:szCs w:val="28"/>
        </w:rPr>
      </w:pPr>
      <w:r w:rsidRPr="00D06442">
        <w:rPr>
          <w:b/>
          <w:sz w:val="28"/>
          <w:szCs w:val="28"/>
        </w:rPr>
        <w:t>Approval to Borrow Request</w:t>
      </w:r>
    </w:p>
    <w:p w:rsidR="0024688C" w:rsidRDefault="0024688C" w:rsidP="0024688C"/>
    <w:p w:rsidR="0024688C" w:rsidRDefault="0024688C" w:rsidP="0024688C">
      <w:r>
        <w:t>The Town requires interim funding to fund its share of its 2015 Capital Expenditures.</w:t>
      </w:r>
    </w:p>
    <w:p w:rsidR="00132E63" w:rsidRDefault="00132E63" w:rsidP="0024688C"/>
    <w:p w:rsidR="00132E63" w:rsidRPr="00684ADD" w:rsidRDefault="00132E63" w:rsidP="0024688C">
      <w:pPr>
        <w:rPr>
          <w:b/>
          <w:sz w:val="26"/>
          <w:szCs w:val="26"/>
        </w:rPr>
      </w:pPr>
      <w:r w:rsidRPr="00684ADD">
        <w:rPr>
          <w:b/>
          <w:sz w:val="26"/>
          <w:szCs w:val="26"/>
        </w:rPr>
        <w:t>Motion #15-209</w:t>
      </w:r>
    </w:p>
    <w:p w:rsidR="00132E63" w:rsidRPr="00684ADD" w:rsidRDefault="00132E63" w:rsidP="0024688C">
      <w:pPr>
        <w:rPr>
          <w:b/>
          <w:sz w:val="26"/>
          <w:szCs w:val="26"/>
        </w:rPr>
      </w:pPr>
      <w:r w:rsidRPr="00684ADD">
        <w:rPr>
          <w:b/>
          <w:sz w:val="26"/>
          <w:szCs w:val="26"/>
        </w:rPr>
        <w:t>Approval to Borrow Request</w:t>
      </w:r>
    </w:p>
    <w:p w:rsidR="0024688C" w:rsidRDefault="0024688C" w:rsidP="0024688C"/>
    <w:p w:rsidR="0024688C" w:rsidRDefault="00CA04FF" w:rsidP="0024688C">
      <w:r>
        <w:t xml:space="preserve">Moved by Deputy Mayor Abbott and seconded by </w:t>
      </w:r>
      <w:proofErr w:type="spellStart"/>
      <w:r>
        <w:t>Councillor</w:t>
      </w:r>
      <w:proofErr w:type="spellEnd"/>
      <w:r>
        <w:t xml:space="preserve"> Anstey </w:t>
      </w:r>
      <w:r w:rsidR="0024688C">
        <w:t xml:space="preserve">that the Town request Approval to Borrow </w:t>
      </w:r>
      <w:r w:rsidR="00AB2B41">
        <w:t xml:space="preserve">from the Royal Bank </w:t>
      </w:r>
      <w:bookmarkStart w:id="2" w:name="_GoBack"/>
      <w:bookmarkEnd w:id="2"/>
      <w:r w:rsidR="0024688C">
        <w:t xml:space="preserve">the amount of $5 million to finance its share of 2015 Capital Expenditures with the loan to be repaid in </w:t>
      </w:r>
      <w:r w:rsidR="00AB2B41">
        <w:t>nine months</w:t>
      </w:r>
      <w:r w:rsidR="0024688C">
        <w:t>.</w:t>
      </w:r>
    </w:p>
    <w:p w:rsidR="00CA04FF" w:rsidRDefault="00CA04FF" w:rsidP="0024688C"/>
    <w:p w:rsidR="00CA04FF" w:rsidRDefault="00CA04FF" w:rsidP="0024688C">
      <w:r>
        <w:tab/>
      </w:r>
      <w:r>
        <w:tab/>
        <w:t xml:space="preserve">In </w:t>
      </w:r>
      <w:proofErr w:type="spellStart"/>
      <w:r>
        <w:t>Favour</w:t>
      </w:r>
      <w:proofErr w:type="spellEnd"/>
      <w:r>
        <w:t>:</w:t>
      </w:r>
      <w:r>
        <w:tab/>
        <w:t>6</w:t>
      </w:r>
      <w:r>
        <w:tab/>
        <w:t>Opposing:</w:t>
      </w:r>
      <w:r>
        <w:tab/>
        <w:t>0</w:t>
      </w:r>
    </w:p>
    <w:p w:rsidR="00CA04FF" w:rsidRDefault="00CA04FF" w:rsidP="0024688C"/>
    <w:p w:rsidR="00CA04FF" w:rsidRDefault="00CA04FF" w:rsidP="0024688C">
      <w:r w:rsidRPr="00CA04FF">
        <w:rPr>
          <w:b/>
        </w:rPr>
        <w:t>Decision:</w:t>
      </w:r>
      <w:r w:rsidRPr="00CA04FF">
        <w:rPr>
          <w:b/>
        </w:rPr>
        <w:tab/>
      </w:r>
      <w:r>
        <w:t>Motion carried.</w:t>
      </w:r>
    </w:p>
    <w:p w:rsidR="0024688C" w:rsidRDefault="0024688C" w:rsidP="0024688C"/>
    <w:p w:rsidR="0024688C" w:rsidRPr="00D06442" w:rsidRDefault="0024688C" w:rsidP="0024688C">
      <w:pPr>
        <w:rPr>
          <w:b/>
          <w:sz w:val="28"/>
          <w:szCs w:val="28"/>
        </w:rPr>
      </w:pPr>
      <w:r w:rsidRPr="00D06442">
        <w:rPr>
          <w:b/>
          <w:sz w:val="28"/>
          <w:szCs w:val="28"/>
        </w:rPr>
        <w:t>Variance Report to End of June 2015</w:t>
      </w:r>
    </w:p>
    <w:p w:rsidR="0024688C" w:rsidRDefault="0024688C" w:rsidP="0024688C"/>
    <w:p w:rsidR="0024688C" w:rsidRDefault="0024688C" w:rsidP="0024688C">
      <w:r>
        <w:t>The Committee reviewed the Variance for the Town for six months of the year.  At the end of June we are projecting an accumulated deficit of $684,622.  $5</w:t>
      </w:r>
      <w:r w:rsidR="00CA04FF">
        <w:t>37</w:t>
      </w:r>
      <w:r>
        <w:t xml:space="preserve">,000 of this amount arose as a result of the Province losing a court case on the assessment of special purpose properties. This resulted in the Town having to refund NAV CANADA $537,000 in taxes for the period of 2013-2015.  With regard to Departmental operations in 2016 to date there are some minor expenditure variances by Department but nothing with any great significance. </w:t>
      </w:r>
    </w:p>
    <w:p w:rsidR="0024688C" w:rsidRDefault="0024688C" w:rsidP="0024688C"/>
    <w:p w:rsidR="0024688C" w:rsidRDefault="0024688C" w:rsidP="0024688C">
      <w:r>
        <w:lastRenderedPageBreak/>
        <w:t xml:space="preserve">The Committee also reviewed the capital budgets at the end of June 2015.  We budgeted $1.8 million to carry out Capital Projects 100% funded by the Town and are currently looking to be $90,000 over budget on those.  We also budgeted another $3.2 million as our share of Multi-Year cost-shared projects with the Province which are projected to be $356,000 over budget.  This overage will be recovered from the capital projects proposed for 2016.  </w:t>
      </w:r>
    </w:p>
    <w:p w:rsidR="00AB6EF4" w:rsidRDefault="00AB6EF4" w:rsidP="00E55F39"/>
    <w:p w:rsidR="00A01952" w:rsidRDefault="005F359C"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06069" w:rsidRPr="001C66BB" w:rsidRDefault="001C66BB" w:rsidP="001C66BB">
      <w:pPr>
        <w:ind w:firstLine="720"/>
      </w:pPr>
      <w:proofErr w:type="gramStart"/>
      <w:r w:rsidRPr="001C66BB">
        <w:t>None.</w:t>
      </w:r>
      <w:proofErr w:type="gramEnd"/>
      <w:r w:rsidRPr="001C66BB">
        <w:tab/>
      </w:r>
    </w:p>
    <w:p w:rsidR="003A2FD5" w:rsidRDefault="003A2FD5" w:rsidP="00142A6D">
      <w:pPr>
        <w:ind w:firstLine="720"/>
      </w:pPr>
    </w:p>
    <w:p w:rsidR="001C66BB" w:rsidRDefault="001C66BB" w:rsidP="00142A6D">
      <w:pPr>
        <w:ind w:firstLine="720"/>
      </w:pPr>
    </w:p>
    <w:p w:rsidR="00465D37" w:rsidRDefault="00BC7929" w:rsidP="00465D37">
      <w:pPr>
        <w:pStyle w:val="Heading1"/>
        <w:spacing w:before="120"/>
      </w:pPr>
      <w:r>
        <w:t>8.</w:t>
      </w:r>
      <w:r>
        <w:tab/>
        <w:t>NEW BUSINESS</w:t>
      </w:r>
    </w:p>
    <w:p w:rsidR="001B0C8B" w:rsidRDefault="001B0C8B" w:rsidP="001B0C8B">
      <w:pPr>
        <w:pStyle w:val="Heading3"/>
      </w:pPr>
      <w:r>
        <w:t>Ronald McDonald House</w:t>
      </w:r>
    </w:p>
    <w:p w:rsidR="001B0C8B" w:rsidRDefault="001B0C8B" w:rsidP="001C66BB"/>
    <w:p w:rsidR="001B0C8B" w:rsidRPr="0099402F" w:rsidRDefault="001B0C8B" w:rsidP="001C66BB">
      <w:r w:rsidRPr="0099402F">
        <w:t xml:space="preserve">Emily </w:t>
      </w:r>
      <w:proofErr w:type="spellStart"/>
      <w:r w:rsidRPr="0099402F">
        <w:t>Laite</w:t>
      </w:r>
      <w:proofErr w:type="spellEnd"/>
      <w:r w:rsidRPr="0099402F">
        <w:t xml:space="preserve"> stated that </w:t>
      </w:r>
      <w:r w:rsidR="004F1F7B" w:rsidRPr="0099402F">
        <w:t xml:space="preserve">the </w:t>
      </w:r>
      <w:r w:rsidRPr="0099402F">
        <w:t>Ronald McDonald House fundraiser is on September 19</w:t>
      </w:r>
      <w:r w:rsidRPr="0099402F">
        <w:rPr>
          <w:vertAlign w:val="superscript"/>
        </w:rPr>
        <w:t>th</w:t>
      </w:r>
      <w:r w:rsidRPr="0099402F">
        <w:t>, 2015 and will leave from the Salvation Army.</w:t>
      </w:r>
    </w:p>
    <w:p w:rsidR="001B0C8B" w:rsidRDefault="001B0C8B" w:rsidP="001C66BB">
      <w:pPr>
        <w:rPr>
          <w:i/>
        </w:rPr>
      </w:pPr>
    </w:p>
    <w:p w:rsidR="009167C9" w:rsidRDefault="009167C9" w:rsidP="009167C9">
      <w:pPr>
        <w:pStyle w:val="Heading3"/>
      </w:pPr>
      <w:r>
        <w:t>Water Supply</w:t>
      </w:r>
    </w:p>
    <w:p w:rsidR="009167C9" w:rsidRPr="0099402F" w:rsidRDefault="009167C9" w:rsidP="001C66BB">
      <w:pPr>
        <w:rPr>
          <w:i/>
        </w:rPr>
      </w:pPr>
    </w:p>
    <w:p w:rsidR="009167C9" w:rsidRPr="0099402F" w:rsidRDefault="009167C9" w:rsidP="009167C9">
      <w:r w:rsidRPr="0099402F">
        <w:t xml:space="preserve">The Town Council of Gander would like to </w:t>
      </w:r>
      <w:proofErr w:type="gramStart"/>
      <w:r w:rsidRPr="0099402F">
        <w:t>advise</w:t>
      </w:r>
      <w:proofErr w:type="gramEnd"/>
      <w:r w:rsidRPr="0099402F">
        <w:t xml:space="preserve"> residents that while our water supply is seemingly endless, our ability to pump and distribute water across the Town of Gander is limited.</w:t>
      </w:r>
    </w:p>
    <w:p w:rsidR="009167C9" w:rsidRPr="0099402F" w:rsidRDefault="009167C9" w:rsidP="009167C9"/>
    <w:p w:rsidR="009167C9" w:rsidRPr="0099402F" w:rsidRDefault="009167C9" w:rsidP="009167C9">
      <w:r w:rsidRPr="0099402F">
        <w:t>During the summer months, it can be challenging to supply adequate water flow and pressures to all parts of town if many residents are watering lawns or gardens at one time. In the event of a fire, this could result in an inadequate water supply.</w:t>
      </w:r>
    </w:p>
    <w:p w:rsidR="009167C9" w:rsidRPr="0099402F" w:rsidRDefault="009167C9" w:rsidP="009167C9"/>
    <w:p w:rsidR="009167C9" w:rsidRPr="0099402F" w:rsidRDefault="009167C9" w:rsidP="009167C9">
      <w:r w:rsidRPr="0099402F">
        <w:t>The Town would like to kindly ask residents to limit the use of their water sprinklers for extended periods of time and would like to thank you for your cooperation regarding this matter.</w:t>
      </w:r>
    </w:p>
    <w:p w:rsidR="001B0C8B" w:rsidRPr="0099402F" w:rsidRDefault="001B0C8B" w:rsidP="001C66BB">
      <w:pPr>
        <w:rPr>
          <w:i/>
        </w:rPr>
      </w:pPr>
    </w:p>
    <w:p w:rsidR="009167C9" w:rsidRDefault="009167C9" w:rsidP="001C66BB">
      <w:pPr>
        <w:rPr>
          <w:i/>
        </w:rPr>
      </w:pPr>
    </w:p>
    <w:p w:rsidR="009167C9" w:rsidRDefault="009167C9" w:rsidP="001C66BB">
      <w:pPr>
        <w:rPr>
          <w:i/>
        </w:rPr>
      </w:pPr>
    </w:p>
    <w:p w:rsidR="009167C9" w:rsidRDefault="009167C9" w:rsidP="001C66BB">
      <w:pPr>
        <w:rPr>
          <w:i/>
        </w:rPr>
      </w:pPr>
    </w:p>
    <w:p w:rsidR="009167C9" w:rsidRDefault="009167C9" w:rsidP="001C66BB">
      <w:pPr>
        <w:rPr>
          <w:i/>
        </w:rPr>
      </w:pPr>
    </w:p>
    <w:p w:rsidR="009167C9" w:rsidRPr="001B0C8B" w:rsidRDefault="009167C9" w:rsidP="001C66BB">
      <w:pPr>
        <w:rPr>
          <w:i/>
        </w:rPr>
      </w:pPr>
    </w:p>
    <w:p w:rsidR="007E0D19" w:rsidRDefault="00C10A5F" w:rsidP="00FC700D">
      <w:pPr>
        <w:pStyle w:val="Heading1"/>
      </w:pPr>
      <w:r>
        <w:lastRenderedPageBreak/>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1B0C8B">
        <w:rPr>
          <w:b/>
          <w:sz w:val="26"/>
          <w:szCs w:val="26"/>
        </w:rPr>
        <w:t>210</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rsidR="001B0C8B">
        <w:t xml:space="preserve">and seconded by </w:t>
      </w:r>
      <w:proofErr w:type="spellStart"/>
      <w:r w:rsidR="001B0C8B">
        <w:t>Councillor</w:t>
      </w:r>
      <w:proofErr w:type="spellEnd"/>
      <w:r w:rsidR="001B0C8B">
        <w:t xml:space="preserve"> Parrott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D052A0">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F40F4" w:rsidRDefault="000A1E38" w:rsidP="007E0D19">
      <w:r>
        <w:t>T</w:t>
      </w:r>
      <w:r w:rsidR="00FC700D">
        <w:t>he meeting adjourned at</w:t>
      </w:r>
      <w:r w:rsidR="00893E2E">
        <w:t xml:space="preserve"> </w:t>
      </w:r>
      <w:r w:rsidR="0036586B">
        <w:t>5</w:t>
      </w:r>
      <w:r w:rsidR="00FC4E11">
        <w:t>:</w:t>
      </w:r>
      <w:r w:rsidR="00D052A0">
        <w:t>35</w:t>
      </w:r>
      <w:r w:rsidR="00FC4E11">
        <w:t>pm</w:t>
      </w:r>
      <w:r w:rsidR="00C613CD">
        <w:t>.</w:t>
      </w:r>
    </w:p>
    <w:p w:rsidR="003C64B5" w:rsidRDefault="003C64B5" w:rsidP="007E0D19"/>
    <w:p w:rsidR="0036586B" w:rsidRDefault="0036586B" w:rsidP="007E0D19"/>
    <w:p w:rsidR="00FC700D" w:rsidRPr="00175429" w:rsidRDefault="00D36B27">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27" w:rsidRDefault="00D36B27" w:rsidP="007E0D19">
      <w:r>
        <w:separator/>
      </w:r>
    </w:p>
  </w:endnote>
  <w:endnote w:type="continuationSeparator" w:id="0">
    <w:p w:rsidR="00D36B27" w:rsidRDefault="00D36B27"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27" w:rsidRDefault="00D36B27" w:rsidP="007E0D19">
      <w:r>
        <w:separator/>
      </w:r>
    </w:p>
  </w:footnote>
  <w:footnote w:type="continuationSeparator" w:id="0">
    <w:p w:rsidR="00D36B27" w:rsidRDefault="00D36B27"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7E0D19" w:rsidRDefault="00F242F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6C2965">
      <w:rPr>
        <w:b/>
        <w:i/>
        <w:color w:val="808080" w:themeColor="background1" w:themeShade="80"/>
      </w:rPr>
      <w:t>September</w:t>
    </w:r>
    <w:r w:rsidR="00D24ECE">
      <w:rPr>
        <w:b/>
        <w:i/>
        <w:color w:val="808080" w:themeColor="background1" w:themeShade="80"/>
      </w:rPr>
      <w:t xml:space="preserve"> </w:t>
    </w:r>
    <w:r w:rsidR="006C2965">
      <w:rPr>
        <w:b/>
        <w:i/>
        <w:color w:val="808080" w:themeColor="background1" w:themeShade="80"/>
      </w:rPr>
      <w:t>2</w:t>
    </w:r>
    <w:r>
      <w:rPr>
        <w:b/>
        <w:i/>
        <w:color w:val="808080" w:themeColor="background1" w:themeShade="80"/>
      </w:rPr>
      <w:t>,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D35F2C" w:rsidRPr="007E0D19">
          <w:rPr>
            <w:b/>
            <w:i/>
            <w:color w:val="7F7F7F" w:themeColor="text1" w:themeTint="80"/>
          </w:rPr>
          <w:fldChar w:fldCharType="begin"/>
        </w:r>
        <w:r w:rsidRPr="007E0D19">
          <w:rPr>
            <w:b/>
            <w:i/>
            <w:color w:val="7F7F7F" w:themeColor="text1" w:themeTint="80"/>
          </w:rPr>
          <w:instrText xml:space="preserve"> PAGE </w:instrText>
        </w:r>
        <w:r w:rsidR="00D35F2C" w:rsidRPr="007E0D19">
          <w:rPr>
            <w:b/>
            <w:i/>
            <w:color w:val="7F7F7F" w:themeColor="text1" w:themeTint="80"/>
          </w:rPr>
          <w:fldChar w:fldCharType="separate"/>
        </w:r>
        <w:r w:rsidR="00F6674C">
          <w:rPr>
            <w:b/>
            <w:i/>
            <w:noProof/>
            <w:color w:val="7F7F7F" w:themeColor="text1" w:themeTint="80"/>
          </w:rPr>
          <w:t>17</w:t>
        </w:r>
        <w:r w:rsidR="00D35F2C" w:rsidRPr="007E0D19">
          <w:rPr>
            <w:b/>
            <w:i/>
            <w:color w:val="7F7F7F" w:themeColor="text1" w:themeTint="80"/>
          </w:rPr>
          <w:fldChar w:fldCharType="end"/>
        </w:r>
        <w:r w:rsidRPr="007E0D19">
          <w:rPr>
            <w:b/>
            <w:i/>
            <w:color w:val="7F7F7F" w:themeColor="text1" w:themeTint="80"/>
          </w:rPr>
          <w:t xml:space="preserve"> of </w:t>
        </w:r>
        <w:r w:rsidR="00D35F2C" w:rsidRPr="007E0D19">
          <w:rPr>
            <w:b/>
            <w:i/>
            <w:color w:val="7F7F7F" w:themeColor="text1" w:themeTint="80"/>
          </w:rPr>
          <w:fldChar w:fldCharType="begin"/>
        </w:r>
        <w:r w:rsidRPr="007E0D19">
          <w:rPr>
            <w:b/>
            <w:i/>
            <w:color w:val="7F7F7F" w:themeColor="text1" w:themeTint="80"/>
          </w:rPr>
          <w:instrText xml:space="preserve"> NUMPAGES  </w:instrText>
        </w:r>
        <w:r w:rsidR="00D35F2C" w:rsidRPr="007E0D19">
          <w:rPr>
            <w:b/>
            <w:i/>
            <w:color w:val="7F7F7F" w:themeColor="text1" w:themeTint="80"/>
          </w:rPr>
          <w:fldChar w:fldCharType="separate"/>
        </w:r>
        <w:r w:rsidR="00F6674C">
          <w:rPr>
            <w:b/>
            <w:i/>
            <w:noProof/>
            <w:color w:val="7F7F7F" w:themeColor="text1" w:themeTint="80"/>
          </w:rPr>
          <w:t>20</w:t>
        </w:r>
        <w:r w:rsidR="00D35F2C" w:rsidRPr="007E0D19">
          <w:rPr>
            <w:b/>
            <w:i/>
            <w:color w:val="7F7F7F" w:themeColor="text1" w:themeTint="80"/>
          </w:rPr>
          <w:fldChar w:fldCharType="end"/>
        </w:r>
      </w:sdtContent>
    </w:sdt>
  </w:p>
  <w:p w:rsidR="00F242F1" w:rsidRPr="00C22809" w:rsidRDefault="00F242F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C20CB1"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F431C6">
      <w:rPr>
        <w:rFonts w:cs="Arial"/>
        <w:b/>
        <w:sz w:val="28"/>
        <w:szCs w:val="28"/>
      </w:rPr>
      <w:t>September 2</w:t>
    </w:r>
    <w:r>
      <w:rPr>
        <w:rFonts w:cs="Arial"/>
        <w:b/>
        <w:sz w:val="28"/>
        <w:szCs w:val="28"/>
      </w:rPr>
      <w:t>, 2015 @ 4:30 p</w:t>
    </w:r>
    <w:r w:rsidRPr="001169EB">
      <w:rPr>
        <w:rFonts w:cs="Arial"/>
        <w:b/>
        <w:sz w:val="28"/>
        <w:szCs w:val="28"/>
      </w:rPr>
      <w:t>m</w:t>
    </w:r>
  </w:p>
  <w:p w:rsidR="00F242F1" w:rsidRDefault="00F242F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8">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25"/>
  </w:num>
  <w:num w:numId="4">
    <w:abstractNumId w:val="5"/>
  </w:num>
  <w:num w:numId="5">
    <w:abstractNumId w:val="21"/>
  </w:num>
  <w:num w:numId="6">
    <w:abstractNumId w:val="7"/>
  </w:num>
  <w:num w:numId="7">
    <w:abstractNumId w:val="6"/>
  </w:num>
  <w:num w:numId="8">
    <w:abstractNumId w:val="2"/>
  </w:num>
  <w:num w:numId="9">
    <w:abstractNumId w:val="0"/>
  </w:num>
  <w:num w:numId="10">
    <w:abstractNumId w:val="17"/>
  </w:num>
  <w:num w:numId="11">
    <w:abstractNumId w:val="18"/>
  </w:num>
  <w:num w:numId="12">
    <w:abstractNumId w:val="24"/>
  </w:num>
  <w:num w:numId="13">
    <w:abstractNumId w:val="8"/>
  </w:num>
  <w:num w:numId="14">
    <w:abstractNumId w:val="20"/>
  </w:num>
  <w:num w:numId="15">
    <w:abstractNumId w:val="11"/>
  </w:num>
  <w:num w:numId="16">
    <w:abstractNumId w:val="12"/>
  </w:num>
  <w:num w:numId="17">
    <w:abstractNumId w:val="23"/>
  </w:num>
  <w:num w:numId="18">
    <w:abstractNumId w:val="22"/>
  </w:num>
  <w:num w:numId="19">
    <w:abstractNumId w:val="15"/>
  </w:num>
  <w:num w:numId="20">
    <w:abstractNumId w:val="3"/>
  </w:num>
  <w:num w:numId="21">
    <w:abstractNumId w:val="10"/>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290C"/>
    <w:rsid w:val="0001497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8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E8B"/>
    <w:rsid w:val="001300D7"/>
    <w:rsid w:val="0013031E"/>
    <w:rsid w:val="001304CE"/>
    <w:rsid w:val="001308A9"/>
    <w:rsid w:val="00130EF4"/>
    <w:rsid w:val="00131083"/>
    <w:rsid w:val="001320E5"/>
    <w:rsid w:val="001327BE"/>
    <w:rsid w:val="00132E63"/>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4FB4"/>
    <w:rsid w:val="001A5367"/>
    <w:rsid w:val="001A56C7"/>
    <w:rsid w:val="001A57AD"/>
    <w:rsid w:val="001B0A3E"/>
    <w:rsid w:val="001B0C8B"/>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F1461"/>
    <w:rsid w:val="001F203E"/>
    <w:rsid w:val="001F2762"/>
    <w:rsid w:val="001F29AF"/>
    <w:rsid w:val="001F2BF5"/>
    <w:rsid w:val="001F3244"/>
    <w:rsid w:val="001F369B"/>
    <w:rsid w:val="001F3B2C"/>
    <w:rsid w:val="001F3BA2"/>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E86"/>
    <w:rsid w:val="002C0611"/>
    <w:rsid w:val="002C1F0B"/>
    <w:rsid w:val="002C1FEE"/>
    <w:rsid w:val="002C275F"/>
    <w:rsid w:val="002C3FC8"/>
    <w:rsid w:val="002C4337"/>
    <w:rsid w:val="002C4A71"/>
    <w:rsid w:val="002C4BBA"/>
    <w:rsid w:val="002C583E"/>
    <w:rsid w:val="002C5CCD"/>
    <w:rsid w:val="002D0435"/>
    <w:rsid w:val="002D0FA8"/>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92B"/>
    <w:rsid w:val="002E3E59"/>
    <w:rsid w:val="002E51D8"/>
    <w:rsid w:val="002E56C8"/>
    <w:rsid w:val="002E5719"/>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86A"/>
    <w:rsid w:val="00452942"/>
    <w:rsid w:val="004537F5"/>
    <w:rsid w:val="00453A95"/>
    <w:rsid w:val="00454623"/>
    <w:rsid w:val="004558AC"/>
    <w:rsid w:val="00455D37"/>
    <w:rsid w:val="00456512"/>
    <w:rsid w:val="004575E4"/>
    <w:rsid w:val="00457764"/>
    <w:rsid w:val="004606A4"/>
    <w:rsid w:val="0046384A"/>
    <w:rsid w:val="00464004"/>
    <w:rsid w:val="0046457A"/>
    <w:rsid w:val="00465BB3"/>
    <w:rsid w:val="00465D37"/>
    <w:rsid w:val="00465F55"/>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C19"/>
    <w:rsid w:val="00482275"/>
    <w:rsid w:val="0048395F"/>
    <w:rsid w:val="00484402"/>
    <w:rsid w:val="00485477"/>
    <w:rsid w:val="0048761D"/>
    <w:rsid w:val="004907C7"/>
    <w:rsid w:val="0049112C"/>
    <w:rsid w:val="0049135E"/>
    <w:rsid w:val="00492225"/>
    <w:rsid w:val="004924E7"/>
    <w:rsid w:val="00493384"/>
    <w:rsid w:val="00493964"/>
    <w:rsid w:val="00494F3D"/>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4EB7"/>
    <w:rsid w:val="006759DE"/>
    <w:rsid w:val="00675AFF"/>
    <w:rsid w:val="006767BF"/>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C4E"/>
    <w:rsid w:val="006A0F34"/>
    <w:rsid w:val="006A1CFF"/>
    <w:rsid w:val="006A23A2"/>
    <w:rsid w:val="006A3459"/>
    <w:rsid w:val="006A3C43"/>
    <w:rsid w:val="006A3CD4"/>
    <w:rsid w:val="006A4841"/>
    <w:rsid w:val="006A4A10"/>
    <w:rsid w:val="006A4D13"/>
    <w:rsid w:val="006A4D6A"/>
    <w:rsid w:val="006A5D38"/>
    <w:rsid w:val="006A7132"/>
    <w:rsid w:val="006A77B8"/>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5EC"/>
    <w:rsid w:val="007E5FCC"/>
    <w:rsid w:val="007E7138"/>
    <w:rsid w:val="007E77F1"/>
    <w:rsid w:val="007E794C"/>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6B2B"/>
    <w:rsid w:val="00817DF0"/>
    <w:rsid w:val="008207A4"/>
    <w:rsid w:val="00821012"/>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379C"/>
    <w:rsid w:val="008F3AE6"/>
    <w:rsid w:val="008F4470"/>
    <w:rsid w:val="008F4E27"/>
    <w:rsid w:val="008F546D"/>
    <w:rsid w:val="008F5B58"/>
    <w:rsid w:val="008F62D3"/>
    <w:rsid w:val="008F6976"/>
    <w:rsid w:val="008F6ADE"/>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67C9"/>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02F"/>
    <w:rsid w:val="00994E4C"/>
    <w:rsid w:val="00995512"/>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971"/>
    <w:rsid w:val="00AE1E4B"/>
    <w:rsid w:val="00AE20F5"/>
    <w:rsid w:val="00AE2AF5"/>
    <w:rsid w:val="00AE2C94"/>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F14"/>
    <w:rsid w:val="00B330E0"/>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891"/>
    <w:rsid w:val="00B46289"/>
    <w:rsid w:val="00B46487"/>
    <w:rsid w:val="00B466C0"/>
    <w:rsid w:val="00B469B5"/>
    <w:rsid w:val="00B46A8D"/>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66CC8"/>
    <w:rsid w:val="00B707CA"/>
    <w:rsid w:val="00B72560"/>
    <w:rsid w:val="00B7614A"/>
    <w:rsid w:val="00B76468"/>
    <w:rsid w:val="00B76C9F"/>
    <w:rsid w:val="00B76F53"/>
    <w:rsid w:val="00B778B3"/>
    <w:rsid w:val="00B77CF3"/>
    <w:rsid w:val="00B80214"/>
    <w:rsid w:val="00B80868"/>
    <w:rsid w:val="00B80EE0"/>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1BD4"/>
    <w:rsid w:val="00CD2520"/>
    <w:rsid w:val="00CD2832"/>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96D"/>
    <w:rsid w:val="00D13759"/>
    <w:rsid w:val="00D13E8D"/>
    <w:rsid w:val="00D13EF0"/>
    <w:rsid w:val="00D140B0"/>
    <w:rsid w:val="00D15178"/>
    <w:rsid w:val="00D152BF"/>
    <w:rsid w:val="00D1597C"/>
    <w:rsid w:val="00D15C32"/>
    <w:rsid w:val="00D16092"/>
    <w:rsid w:val="00D1691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5F2C"/>
    <w:rsid w:val="00D36574"/>
    <w:rsid w:val="00D36B27"/>
    <w:rsid w:val="00D36FE5"/>
    <w:rsid w:val="00D37146"/>
    <w:rsid w:val="00D376DE"/>
    <w:rsid w:val="00D37E1B"/>
    <w:rsid w:val="00D40D9C"/>
    <w:rsid w:val="00D40E6B"/>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4948"/>
    <w:rsid w:val="00D65E76"/>
    <w:rsid w:val="00D66273"/>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CD6"/>
    <w:rsid w:val="00D80118"/>
    <w:rsid w:val="00D80D16"/>
    <w:rsid w:val="00D80F0B"/>
    <w:rsid w:val="00D821E6"/>
    <w:rsid w:val="00D824F5"/>
    <w:rsid w:val="00D82874"/>
    <w:rsid w:val="00D836A6"/>
    <w:rsid w:val="00D83873"/>
    <w:rsid w:val="00D83A0B"/>
    <w:rsid w:val="00D864F9"/>
    <w:rsid w:val="00D8668E"/>
    <w:rsid w:val="00D871FF"/>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4C3"/>
    <w:rsid w:val="00E429F5"/>
    <w:rsid w:val="00E42CEF"/>
    <w:rsid w:val="00E4341B"/>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E28"/>
    <w:rsid w:val="00EE7053"/>
    <w:rsid w:val="00EE756D"/>
    <w:rsid w:val="00EE7B66"/>
    <w:rsid w:val="00EF1567"/>
    <w:rsid w:val="00EF15A2"/>
    <w:rsid w:val="00EF2064"/>
    <w:rsid w:val="00EF2F48"/>
    <w:rsid w:val="00EF3331"/>
    <w:rsid w:val="00EF4290"/>
    <w:rsid w:val="00EF513F"/>
    <w:rsid w:val="00EF554E"/>
    <w:rsid w:val="00EF630C"/>
    <w:rsid w:val="00EF72D7"/>
    <w:rsid w:val="00EF78FC"/>
    <w:rsid w:val="00EF7FD4"/>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7992"/>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86F"/>
    <w:rsid w:val="00FD087F"/>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564"/>
    <w:rsid w:val="00FE65D0"/>
    <w:rsid w:val="00FE792A"/>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86FC67-5338-48EB-8E03-4A1592C91220}">
  <ds:schemaRefs>
    <ds:schemaRef ds:uri="http://schemas.openxmlformats.org/officeDocument/2006/bibliography"/>
  </ds:schemaRefs>
</ds:datastoreItem>
</file>

<file path=customXml/itemProps2.xml><?xml version="1.0" encoding="utf-8"?>
<ds:datastoreItem xmlns:ds="http://schemas.openxmlformats.org/officeDocument/2006/customXml" ds:itemID="{0A571F44-ECB4-45E5-8E94-B3C8685FC3A8}"/>
</file>

<file path=customXml/itemProps3.xml><?xml version="1.0" encoding="utf-8"?>
<ds:datastoreItem xmlns:ds="http://schemas.openxmlformats.org/officeDocument/2006/customXml" ds:itemID="{E9D1D72D-BA6F-44B2-B6FA-94897BFC68C2}"/>
</file>

<file path=customXml/itemProps4.xml><?xml version="1.0" encoding="utf-8"?>
<ds:datastoreItem xmlns:ds="http://schemas.openxmlformats.org/officeDocument/2006/customXml" ds:itemID="{6C616160-69B3-44E9-B4FA-9A1479C4754D}"/>
</file>

<file path=docProps/app.xml><?xml version="1.0" encoding="utf-8"?>
<Properties xmlns="http://schemas.openxmlformats.org/officeDocument/2006/extended-properties" xmlns:vt="http://schemas.openxmlformats.org/officeDocument/2006/docPropsVTypes">
  <Template>COUNCIL TEMPLATE.dotx</Template>
  <TotalTime>1538</TotalTime>
  <Pages>20</Pages>
  <Words>4917</Words>
  <Characters>28028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1221</cp:revision>
  <cp:lastPrinted>2015-09-28T17:22:00Z</cp:lastPrinted>
  <dcterms:created xsi:type="dcterms:W3CDTF">2014-01-08T19:15:00Z</dcterms:created>
  <dcterms:modified xsi:type="dcterms:W3CDTF">2015-09-28T17:23:00Z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1498400</vt:r8>
  </property>
</Properties>
</file>